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5386"/>
      </w:tblGrid>
      <w:tr w:rsidR="007859F8" w:rsidRPr="006848B9" w:rsidTr="006253FC">
        <w:tc>
          <w:tcPr>
            <w:tcW w:w="4361" w:type="dxa"/>
            <w:shd w:val="clear" w:color="auto" w:fill="auto"/>
          </w:tcPr>
          <w:p w:rsidR="007859F8" w:rsidRPr="006848B9" w:rsidRDefault="007859F8" w:rsidP="009B35C5">
            <w:pPr>
              <w:ind w:left="284"/>
              <w:jc w:val="both"/>
              <w:rPr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7859F8" w:rsidRDefault="00A15466" w:rsidP="007859F8">
            <w:pPr>
              <w:tabs>
                <w:tab w:val="left" w:pos="495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ПРОЕКТ</w:t>
            </w:r>
          </w:p>
        </w:tc>
      </w:tr>
      <w:tr w:rsidR="006253FC" w:rsidRPr="006848B9" w:rsidTr="006253FC">
        <w:tc>
          <w:tcPr>
            <w:tcW w:w="4361" w:type="dxa"/>
            <w:shd w:val="clear" w:color="auto" w:fill="auto"/>
          </w:tcPr>
          <w:p w:rsidR="006253FC" w:rsidRPr="006848B9" w:rsidRDefault="006253FC" w:rsidP="009B35C5">
            <w:pPr>
              <w:ind w:left="284"/>
              <w:jc w:val="both"/>
              <w:rPr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6253FC" w:rsidRDefault="006253FC" w:rsidP="006253FC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ПРИЛОЖЕНИЕ </w:t>
            </w:r>
          </w:p>
          <w:p w:rsidR="006253FC" w:rsidRDefault="006253FC" w:rsidP="006253FC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к постановлению администрации</w:t>
            </w:r>
          </w:p>
          <w:p w:rsidR="006253FC" w:rsidRDefault="006253FC" w:rsidP="006253FC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муниципального образования </w:t>
            </w:r>
          </w:p>
          <w:p w:rsidR="006253FC" w:rsidRDefault="006253FC" w:rsidP="006253FC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Тбилисский район </w:t>
            </w:r>
          </w:p>
          <w:p w:rsidR="006253FC" w:rsidRDefault="006253FC" w:rsidP="006253FC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от ________________   № _____</w:t>
            </w:r>
          </w:p>
          <w:p w:rsidR="006253FC" w:rsidRPr="00A90865" w:rsidRDefault="006253FC" w:rsidP="009B35C5">
            <w:pPr>
              <w:widowControl w:val="0"/>
              <w:snapToGrid w:val="0"/>
              <w:jc w:val="center"/>
              <w:rPr>
                <w:sz w:val="14"/>
                <w:szCs w:val="28"/>
              </w:rPr>
            </w:pPr>
          </w:p>
          <w:p w:rsidR="006253FC" w:rsidRPr="00DB5C89" w:rsidRDefault="006253FC" w:rsidP="009B35C5">
            <w:pPr>
              <w:widowControl w:val="0"/>
              <w:snapToGrid w:val="0"/>
              <w:jc w:val="center"/>
              <w:rPr>
                <w:szCs w:val="28"/>
              </w:rPr>
            </w:pPr>
          </w:p>
        </w:tc>
      </w:tr>
      <w:tr w:rsidR="006253FC" w:rsidRPr="006848B9" w:rsidTr="006253FC">
        <w:tc>
          <w:tcPr>
            <w:tcW w:w="4361" w:type="dxa"/>
            <w:shd w:val="clear" w:color="auto" w:fill="auto"/>
          </w:tcPr>
          <w:p w:rsidR="006253FC" w:rsidRPr="006848B9" w:rsidRDefault="006253FC" w:rsidP="009B35C5">
            <w:pPr>
              <w:ind w:left="284"/>
              <w:jc w:val="both"/>
              <w:rPr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6253FC" w:rsidRDefault="006253FC" w:rsidP="009B35C5">
            <w:pPr>
              <w:widowControl w:val="0"/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</w:rPr>
              <w:t>«</w:t>
            </w:r>
            <w:r>
              <w:rPr>
                <w:szCs w:val="28"/>
                <w:lang w:eastAsia="en-US"/>
              </w:rPr>
              <w:t>ПРИЛОЖЕНИЕ</w:t>
            </w:r>
          </w:p>
          <w:p w:rsidR="006253FC" w:rsidRPr="00A90865" w:rsidRDefault="006253FC" w:rsidP="009B35C5">
            <w:pPr>
              <w:widowControl w:val="0"/>
              <w:snapToGrid w:val="0"/>
              <w:jc w:val="center"/>
              <w:rPr>
                <w:sz w:val="18"/>
                <w:szCs w:val="28"/>
                <w:lang w:eastAsia="en-US"/>
              </w:rPr>
            </w:pPr>
          </w:p>
          <w:p w:rsidR="006253FC" w:rsidRPr="00DB5C89" w:rsidRDefault="006253FC" w:rsidP="009B35C5">
            <w:pPr>
              <w:widowControl w:val="0"/>
              <w:snapToGrid w:val="0"/>
              <w:jc w:val="center"/>
              <w:rPr>
                <w:szCs w:val="28"/>
              </w:rPr>
            </w:pPr>
          </w:p>
        </w:tc>
      </w:tr>
      <w:tr w:rsidR="008A3AB9" w:rsidRPr="006848B9" w:rsidTr="006253FC">
        <w:tc>
          <w:tcPr>
            <w:tcW w:w="4361" w:type="dxa"/>
            <w:shd w:val="clear" w:color="auto" w:fill="auto"/>
          </w:tcPr>
          <w:p w:rsidR="008A3AB9" w:rsidRPr="006848B9" w:rsidRDefault="008A3AB9" w:rsidP="009B35C5">
            <w:pPr>
              <w:ind w:left="284"/>
              <w:jc w:val="both"/>
              <w:rPr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8A3AB9" w:rsidRPr="00DB5C89" w:rsidRDefault="008A3AB9" w:rsidP="009B35C5">
            <w:pPr>
              <w:widowControl w:val="0"/>
              <w:snapToGrid w:val="0"/>
              <w:jc w:val="center"/>
              <w:rPr>
                <w:szCs w:val="28"/>
              </w:rPr>
            </w:pPr>
            <w:r w:rsidRPr="00DB5C89">
              <w:rPr>
                <w:szCs w:val="28"/>
              </w:rPr>
              <w:t>УТВЕРЖДЕНА</w:t>
            </w:r>
          </w:p>
          <w:p w:rsidR="008A3AB9" w:rsidRPr="007E68D9" w:rsidRDefault="008A3AB9" w:rsidP="009B35C5">
            <w:pPr>
              <w:widowControl w:val="0"/>
              <w:jc w:val="center"/>
              <w:rPr>
                <w:szCs w:val="28"/>
              </w:rPr>
            </w:pPr>
            <w:r w:rsidRPr="007E68D9">
              <w:rPr>
                <w:szCs w:val="28"/>
              </w:rPr>
              <w:t xml:space="preserve">постановлением администрации </w:t>
            </w:r>
          </w:p>
          <w:p w:rsidR="008A3AB9" w:rsidRDefault="008A3AB9" w:rsidP="009B35C5">
            <w:pPr>
              <w:pStyle w:val="af"/>
              <w:jc w:val="center"/>
              <w:rPr>
                <w:sz w:val="28"/>
                <w:szCs w:val="28"/>
                <w:lang w:val="ru-RU"/>
              </w:rPr>
            </w:pPr>
            <w:r w:rsidRPr="00DB5C89">
              <w:rPr>
                <w:sz w:val="28"/>
                <w:szCs w:val="28"/>
                <w:lang w:val="ru-RU"/>
              </w:rPr>
              <w:t>муниципального образования</w:t>
            </w:r>
          </w:p>
          <w:p w:rsidR="008A3AB9" w:rsidRDefault="008A3AB9" w:rsidP="009B35C5">
            <w:pPr>
              <w:pStyle w:val="af"/>
              <w:jc w:val="center"/>
              <w:rPr>
                <w:sz w:val="28"/>
                <w:szCs w:val="28"/>
                <w:lang w:val="ru-RU"/>
              </w:rPr>
            </w:pPr>
            <w:r w:rsidRPr="003643AA">
              <w:rPr>
                <w:sz w:val="28"/>
                <w:szCs w:val="28"/>
                <w:lang w:val="ru-RU"/>
              </w:rPr>
              <w:t>Тбилисский район</w:t>
            </w:r>
          </w:p>
          <w:p w:rsidR="008A3AB9" w:rsidRDefault="008A3AB9" w:rsidP="00A54440">
            <w:pPr>
              <w:pStyle w:val="af"/>
              <w:jc w:val="center"/>
              <w:rPr>
                <w:spacing w:val="6"/>
                <w:sz w:val="28"/>
                <w:szCs w:val="28"/>
                <w:lang w:val="ru-RU"/>
              </w:rPr>
            </w:pPr>
            <w:r>
              <w:rPr>
                <w:spacing w:val="6"/>
                <w:sz w:val="28"/>
                <w:szCs w:val="28"/>
                <w:lang w:val="ru-RU"/>
              </w:rPr>
              <w:t>о</w:t>
            </w:r>
            <w:r w:rsidRPr="003643AA">
              <w:rPr>
                <w:spacing w:val="6"/>
                <w:sz w:val="28"/>
                <w:szCs w:val="28"/>
                <w:lang w:val="ru-RU"/>
              </w:rPr>
              <w:t xml:space="preserve">т </w:t>
            </w:r>
            <w:r w:rsidR="00B033A0">
              <w:rPr>
                <w:spacing w:val="6"/>
                <w:sz w:val="28"/>
                <w:szCs w:val="28"/>
                <w:lang w:val="ru-RU"/>
              </w:rPr>
              <w:t>6</w:t>
            </w:r>
            <w:r w:rsidR="00BE5F5E">
              <w:rPr>
                <w:spacing w:val="6"/>
                <w:sz w:val="28"/>
                <w:szCs w:val="28"/>
                <w:lang w:val="ru-RU"/>
              </w:rPr>
              <w:t xml:space="preserve"> ноября </w:t>
            </w:r>
            <w:r w:rsidR="00B033A0">
              <w:rPr>
                <w:spacing w:val="6"/>
                <w:sz w:val="28"/>
                <w:szCs w:val="28"/>
                <w:lang w:val="ru-RU"/>
              </w:rPr>
              <w:t>2014 года</w:t>
            </w:r>
            <w:r w:rsidRPr="003643AA">
              <w:rPr>
                <w:spacing w:val="6"/>
                <w:sz w:val="28"/>
                <w:szCs w:val="28"/>
                <w:lang w:val="ru-RU"/>
              </w:rPr>
              <w:t xml:space="preserve"> №</w:t>
            </w:r>
            <w:r>
              <w:rPr>
                <w:spacing w:val="6"/>
                <w:sz w:val="28"/>
                <w:szCs w:val="28"/>
                <w:lang w:val="ru-RU"/>
              </w:rPr>
              <w:t xml:space="preserve"> </w:t>
            </w:r>
            <w:r w:rsidR="00B033A0">
              <w:rPr>
                <w:spacing w:val="6"/>
                <w:sz w:val="28"/>
                <w:szCs w:val="28"/>
                <w:lang w:val="ru-RU"/>
              </w:rPr>
              <w:t>1056</w:t>
            </w:r>
          </w:p>
          <w:p w:rsidR="00D81C44" w:rsidRPr="00DB5C89" w:rsidRDefault="00D81C44" w:rsidP="00AC558D">
            <w:pPr>
              <w:pStyle w:val="af"/>
              <w:jc w:val="center"/>
              <w:rPr>
                <w:sz w:val="28"/>
                <w:szCs w:val="28"/>
                <w:lang w:val="ru-RU"/>
              </w:rPr>
            </w:pPr>
          </w:p>
        </w:tc>
      </w:tr>
    </w:tbl>
    <w:p w:rsidR="00416AA0" w:rsidRPr="00A90865" w:rsidRDefault="00416AA0" w:rsidP="007647A5">
      <w:pPr>
        <w:jc w:val="center"/>
        <w:rPr>
          <w:sz w:val="22"/>
          <w:szCs w:val="28"/>
        </w:rPr>
      </w:pPr>
    </w:p>
    <w:p w:rsidR="008A3AB9" w:rsidRPr="002319B2" w:rsidRDefault="008A3AB9" w:rsidP="008A3AB9">
      <w:pPr>
        <w:autoSpaceDE w:val="0"/>
        <w:autoSpaceDN w:val="0"/>
        <w:adjustRightInd w:val="0"/>
        <w:jc w:val="center"/>
        <w:rPr>
          <w:b/>
          <w:szCs w:val="28"/>
        </w:rPr>
      </w:pPr>
      <w:r w:rsidRPr="002319B2">
        <w:rPr>
          <w:b/>
          <w:szCs w:val="28"/>
        </w:rPr>
        <w:t>МУНИЦИПАЛЬНАЯ ПРОГРАММА</w:t>
      </w:r>
    </w:p>
    <w:p w:rsidR="008A3AB9" w:rsidRPr="002319B2" w:rsidRDefault="008A3AB9" w:rsidP="008A3AB9">
      <w:pPr>
        <w:autoSpaceDE w:val="0"/>
        <w:autoSpaceDN w:val="0"/>
        <w:adjustRightInd w:val="0"/>
        <w:jc w:val="center"/>
        <w:rPr>
          <w:b/>
          <w:szCs w:val="28"/>
        </w:rPr>
      </w:pPr>
      <w:r w:rsidRPr="002319B2">
        <w:rPr>
          <w:b/>
          <w:szCs w:val="28"/>
        </w:rPr>
        <w:t>муниципального образования Тбилисский район</w:t>
      </w:r>
    </w:p>
    <w:p w:rsidR="007647A5" w:rsidRPr="002319B2" w:rsidRDefault="008A3AB9" w:rsidP="008A3AB9">
      <w:pPr>
        <w:jc w:val="center"/>
        <w:rPr>
          <w:b/>
          <w:szCs w:val="28"/>
        </w:rPr>
      </w:pPr>
      <w:r w:rsidRPr="002319B2">
        <w:rPr>
          <w:b/>
          <w:szCs w:val="28"/>
        </w:rPr>
        <w:t xml:space="preserve"> </w:t>
      </w:r>
      <w:r w:rsidR="00580295" w:rsidRPr="002319B2">
        <w:rPr>
          <w:b/>
          <w:szCs w:val="28"/>
        </w:rPr>
        <w:t>«Социальная поддержка граждан»</w:t>
      </w:r>
    </w:p>
    <w:p w:rsidR="007647A5" w:rsidRPr="00A90865" w:rsidRDefault="007647A5" w:rsidP="00E83963">
      <w:pPr>
        <w:jc w:val="center"/>
        <w:rPr>
          <w:sz w:val="22"/>
          <w:szCs w:val="28"/>
        </w:rPr>
      </w:pPr>
    </w:p>
    <w:p w:rsidR="0068103E" w:rsidRPr="00A90865" w:rsidRDefault="0068103E" w:rsidP="00E83963">
      <w:pPr>
        <w:jc w:val="center"/>
        <w:rPr>
          <w:sz w:val="22"/>
          <w:szCs w:val="28"/>
        </w:rPr>
      </w:pPr>
    </w:p>
    <w:p w:rsidR="008A3AB9" w:rsidRPr="00BE5F5E" w:rsidRDefault="008A3AB9" w:rsidP="008A3AB9">
      <w:pPr>
        <w:ind w:left="284"/>
        <w:jc w:val="center"/>
        <w:rPr>
          <w:szCs w:val="28"/>
        </w:rPr>
      </w:pPr>
      <w:r w:rsidRPr="00BE5F5E">
        <w:rPr>
          <w:szCs w:val="28"/>
        </w:rPr>
        <w:t>ПАСПОРТ</w:t>
      </w:r>
    </w:p>
    <w:p w:rsidR="00350B0F" w:rsidRPr="00BE5F5E" w:rsidRDefault="008A3AB9" w:rsidP="008A3AB9">
      <w:pPr>
        <w:ind w:left="284"/>
        <w:jc w:val="center"/>
        <w:rPr>
          <w:szCs w:val="28"/>
        </w:rPr>
      </w:pPr>
      <w:r w:rsidRPr="00BE5F5E">
        <w:rPr>
          <w:szCs w:val="28"/>
        </w:rPr>
        <w:t xml:space="preserve">муниципальной программы муниципального образования </w:t>
      </w:r>
    </w:p>
    <w:p w:rsidR="008A3AB9" w:rsidRPr="00BE5F5E" w:rsidRDefault="008A3AB9" w:rsidP="008A3AB9">
      <w:pPr>
        <w:ind w:left="284"/>
        <w:jc w:val="center"/>
        <w:rPr>
          <w:szCs w:val="28"/>
        </w:rPr>
      </w:pPr>
      <w:r w:rsidRPr="00BE5F5E">
        <w:rPr>
          <w:szCs w:val="28"/>
        </w:rPr>
        <w:t>Тбилисский район</w:t>
      </w:r>
      <w:r w:rsidR="00580295" w:rsidRPr="00BE5F5E">
        <w:rPr>
          <w:szCs w:val="28"/>
        </w:rPr>
        <w:t xml:space="preserve"> «</w:t>
      </w:r>
      <w:bookmarkStart w:id="0" w:name="_GoBack"/>
      <w:r w:rsidR="00580295" w:rsidRPr="00BE5F5E">
        <w:rPr>
          <w:szCs w:val="28"/>
        </w:rPr>
        <w:t>Социальная поддержка граждан</w:t>
      </w:r>
      <w:bookmarkEnd w:id="0"/>
      <w:r w:rsidR="00580295" w:rsidRPr="00BE5F5E">
        <w:rPr>
          <w:szCs w:val="28"/>
        </w:rPr>
        <w:t>»</w:t>
      </w:r>
    </w:p>
    <w:p w:rsidR="00E83963" w:rsidRPr="00A90865" w:rsidRDefault="00E83963" w:rsidP="00E83963">
      <w:pPr>
        <w:jc w:val="center"/>
        <w:rPr>
          <w:sz w:val="24"/>
          <w:szCs w:val="28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3227"/>
        <w:gridCol w:w="6627"/>
        <w:gridCol w:w="35"/>
      </w:tblGrid>
      <w:tr w:rsidR="003060F1" w:rsidRPr="00747AA0" w:rsidTr="009F4FE4">
        <w:tc>
          <w:tcPr>
            <w:tcW w:w="3227" w:type="dxa"/>
          </w:tcPr>
          <w:p w:rsidR="00DE22EF" w:rsidRPr="00BE5F5E" w:rsidRDefault="00E83963" w:rsidP="009C1B97">
            <w:pPr>
              <w:rPr>
                <w:szCs w:val="28"/>
              </w:rPr>
            </w:pPr>
            <w:r w:rsidRPr="00BE5F5E">
              <w:rPr>
                <w:szCs w:val="28"/>
              </w:rPr>
              <w:t>Координатор </w:t>
            </w:r>
          </w:p>
          <w:p w:rsidR="00E83963" w:rsidRPr="00185C56" w:rsidRDefault="00E83963" w:rsidP="009C1B97">
            <w:pPr>
              <w:rPr>
                <w:b/>
                <w:szCs w:val="28"/>
              </w:rPr>
            </w:pPr>
            <w:r w:rsidRPr="00BE5F5E">
              <w:rPr>
                <w:szCs w:val="28"/>
              </w:rPr>
              <w:t>муниципальной программы</w:t>
            </w:r>
            <w:r w:rsidRPr="00185C56">
              <w:rPr>
                <w:b/>
                <w:szCs w:val="28"/>
              </w:rPr>
              <w:t xml:space="preserve">  </w:t>
            </w:r>
          </w:p>
        </w:tc>
        <w:tc>
          <w:tcPr>
            <w:tcW w:w="6662" w:type="dxa"/>
            <w:gridSpan w:val="2"/>
          </w:tcPr>
          <w:p w:rsidR="008A3AB9" w:rsidRDefault="00185C56" w:rsidP="004F541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  <w:r w:rsidRPr="00747AA0">
              <w:rPr>
                <w:szCs w:val="28"/>
              </w:rPr>
              <w:t xml:space="preserve"> муниципального образования </w:t>
            </w:r>
            <w:r>
              <w:rPr>
                <w:szCs w:val="28"/>
              </w:rPr>
              <w:t>Тбилис</w:t>
            </w:r>
            <w:r w:rsidRPr="00747AA0">
              <w:rPr>
                <w:szCs w:val="28"/>
              </w:rPr>
              <w:t>ский район</w:t>
            </w:r>
            <w:r>
              <w:rPr>
                <w:szCs w:val="28"/>
              </w:rPr>
              <w:t xml:space="preserve"> (отдел по опеке, попечительству, семье и детству</w:t>
            </w:r>
            <w:r w:rsidRPr="00747AA0">
              <w:rPr>
                <w:szCs w:val="28"/>
              </w:rPr>
              <w:t xml:space="preserve"> администрации муниципального образования </w:t>
            </w:r>
            <w:r>
              <w:rPr>
                <w:szCs w:val="28"/>
              </w:rPr>
              <w:t>Тбилис</w:t>
            </w:r>
            <w:r w:rsidRPr="00747AA0">
              <w:rPr>
                <w:szCs w:val="28"/>
              </w:rPr>
              <w:t>ский район</w:t>
            </w:r>
            <w:r>
              <w:rPr>
                <w:szCs w:val="28"/>
              </w:rPr>
              <w:t>)</w:t>
            </w:r>
          </w:p>
          <w:p w:rsidR="009F4FE4" w:rsidRPr="00FE1CF7" w:rsidRDefault="009F4FE4" w:rsidP="004F5414">
            <w:pPr>
              <w:jc w:val="both"/>
              <w:rPr>
                <w:sz w:val="22"/>
                <w:szCs w:val="28"/>
              </w:rPr>
            </w:pPr>
          </w:p>
        </w:tc>
      </w:tr>
      <w:tr w:rsidR="003060F1" w:rsidRPr="00747AA0" w:rsidTr="009F4FE4">
        <w:trPr>
          <w:trHeight w:val="543"/>
        </w:trPr>
        <w:tc>
          <w:tcPr>
            <w:tcW w:w="3227" w:type="dxa"/>
          </w:tcPr>
          <w:p w:rsidR="00DE22EF" w:rsidRPr="00BE5F5E" w:rsidRDefault="00747AA0" w:rsidP="00E83963">
            <w:pPr>
              <w:rPr>
                <w:szCs w:val="28"/>
              </w:rPr>
            </w:pPr>
            <w:r w:rsidRPr="00BE5F5E">
              <w:rPr>
                <w:szCs w:val="28"/>
              </w:rPr>
              <w:t>Ко</w:t>
            </w:r>
            <w:r w:rsidR="00483E4C" w:rsidRPr="00BE5F5E">
              <w:rPr>
                <w:szCs w:val="28"/>
              </w:rPr>
              <w:t>ординаторы </w:t>
            </w:r>
          </w:p>
          <w:p w:rsidR="00E83963" w:rsidRPr="00BE5F5E" w:rsidRDefault="00483E4C" w:rsidP="00E83963">
            <w:pPr>
              <w:rPr>
                <w:szCs w:val="28"/>
              </w:rPr>
            </w:pPr>
            <w:r w:rsidRPr="00BE5F5E">
              <w:rPr>
                <w:szCs w:val="28"/>
              </w:rPr>
              <w:t>подпрограмм</w:t>
            </w:r>
          </w:p>
          <w:p w:rsidR="00E83963" w:rsidRPr="00FE1CF7" w:rsidRDefault="00E83963" w:rsidP="00E83963">
            <w:pPr>
              <w:rPr>
                <w:b/>
                <w:sz w:val="22"/>
                <w:szCs w:val="28"/>
              </w:rPr>
            </w:pPr>
          </w:p>
        </w:tc>
        <w:tc>
          <w:tcPr>
            <w:tcW w:w="6662" w:type="dxa"/>
            <w:gridSpan w:val="2"/>
          </w:tcPr>
          <w:p w:rsidR="0052565C" w:rsidRDefault="00580295" w:rsidP="0052565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отсутствуют</w:t>
            </w:r>
          </w:p>
          <w:p w:rsidR="00140B75" w:rsidRPr="00FE1CF7" w:rsidRDefault="00140B75" w:rsidP="00580295">
            <w:pPr>
              <w:jc w:val="both"/>
              <w:rPr>
                <w:sz w:val="22"/>
                <w:szCs w:val="28"/>
              </w:rPr>
            </w:pPr>
          </w:p>
        </w:tc>
      </w:tr>
      <w:tr w:rsidR="003060F1" w:rsidRPr="00747AA0" w:rsidTr="009F4FE4">
        <w:trPr>
          <w:trHeight w:val="699"/>
        </w:trPr>
        <w:tc>
          <w:tcPr>
            <w:tcW w:w="3227" w:type="dxa"/>
          </w:tcPr>
          <w:p w:rsidR="002340AB" w:rsidRPr="00BE5F5E" w:rsidRDefault="002340AB" w:rsidP="00E83963">
            <w:pPr>
              <w:rPr>
                <w:szCs w:val="28"/>
              </w:rPr>
            </w:pPr>
            <w:r w:rsidRPr="00BE5F5E">
              <w:rPr>
                <w:szCs w:val="28"/>
              </w:rPr>
              <w:t>Участники</w:t>
            </w:r>
            <w:r w:rsidR="00185C56" w:rsidRPr="00BE5F5E">
              <w:rPr>
                <w:szCs w:val="28"/>
              </w:rPr>
              <w:t xml:space="preserve"> муниципальной программы</w:t>
            </w:r>
          </w:p>
          <w:p w:rsidR="008A0958" w:rsidRPr="00747AA0" w:rsidRDefault="008A0958" w:rsidP="00E83963">
            <w:pPr>
              <w:rPr>
                <w:szCs w:val="28"/>
              </w:rPr>
            </w:pPr>
          </w:p>
        </w:tc>
        <w:tc>
          <w:tcPr>
            <w:tcW w:w="6662" w:type="dxa"/>
            <w:gridSpan w:val="2"/>
          </w:tcPr>
          <w:p w:rsidR="00D32B76" w:rsidRDefault="00580295" w:rsidP="00A9086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а</w:t>
            </w:r>
            <w:r w:rsidR="00C11600">
              <w:rPr>
                <w:szCs w:val="28"/>
              </w:rPr>
              <w:t>дминистрация</w:t>
            </w:r>
            <w:r w:rsidRPr="00747AA0">
              <w:rPr>
                <w:szCs w:val="28"/>
              </w:rPr>
              <w:t xml:space="preserve"> муниципального образования </w:t>
            </w:r>
            <w:r>
              <w:rPr>
                <w:szCs w:val="28"/>
              </w:rPr>
              <w:t>Тбилис</w:t>
            </w:r>
            <w:r w:rsidRPr="00747AA0">
              <w:rPr>
                <w:szCs w:val="28"/>
              </w:rPr>
              <w:t>ский район</w:t>
            </w:r>
            <w:r w:rsidR="005D1215">
              <w:rPr>
                <w:szCs w:val="28"/>
              </w:rPr>
              <w:t xml:space="preserve"> (о</w:t>
            </w:r>
            <w:r w:rsidR="005D1215" w:rsidRPr="00747AA0">
              <w:rPr>
                <w:szCs w:val="28"/>
              </w:rPr>
              <w:t xml:space="preserve">тдел </w:t>
            </w:r>
            <w:r w:rsidR="00A55563">
              <w:rPr>
                <w:szCs w:val="28"/>
              </w:rPr>
              <w:t xml:space="preserve">по ЖКХ, транспорту, связи и </w:t>
            </w:r>
            <w:r w:rsidR="005D1215" w:rsidRPr="00747AA0">
              <w:rPr>
                <w:szCs w:val="28"/>
              </w:rPr>
              <w:t>капитально</w:t>
            </w:r>
            <w:r w:rsidR="00A55563">
              <w:rPr>
                <w:szCs w:val="28"/>
              </w:rPr>
              <w:t>му</w:t>
            </w:r>
            <w:r w:rsidR="005D1215" w:rsidRPr="00747AA0">
              <w:rPr>
                <w:szCs w:val="28"/>
              </w:rPr>
              <w:t xml:space="preserve"> строительств</w:t>
            </w:r>
            <w:r w:rsidR="00A55563">
              <w:rPr>
                <w:szCs w:val="28"/>
              </w:rPr>
              <w:t>у</w:t>
            </w:r>
            <w:r w:rsidR="008250CC">
              <w:rPr>
                <w:szCs w:val="28"/>
              </w:rPr>
              <w:t>,</w:t>
            </w:r>
            <w:r w:rsidR="005D1215">
              <w:rPr>
                <w:szCs w:val="28"/>
              </w:rPr>
              <w:t xml:space="preserve"> </w:t>
            </w:r>
            <w:r w:rsidR="00D32B76">
              <w:rPr>
                <w:szCs w:val="28"/>
              </w:rPr>
              <w:t>отдел по управлению муниципальным имуществом</w:t>
            </w:r>
            <w:r w:rsidR="008250CC">
              <w:rPr>
                <w:szCs w:val="28"/>
              </w:rPr>
              <w:t>), управление образованием администрации муниципального образования Тбилисский район (МКУ «ЦБ ОУ Тбилисского района)</w:t>
            </w:r>
          </w:p>
          <w:p w:rsidR="00A90865" w:rsidRPr="00A90865" w:rsidRDefault="00A90865" w:rsidP="00A90865">
            <w:pPr>
              <w:jc w:val="both"/>
              <w:rPr>
                <w:sz w:val="20"/>
                <w:szCs w:val="28"/>
              </w:rPr>
            </w:pPr>
          </w:p>
        </w:tc>
      </w:tr>
      <w:tr w:rsidR="009649E0" w:rsidRPr="00747AA0" w:rsidTr="009F4FE4">
        <w:trPr>
          <w:trHeight w:val="699"/>
        </w:trPr>
        <w:tc>
          <w:tcPr>
            <w:tcW w:w="3227" w:type="dxa"/>
          </w:tcPr>
          <w:p w:rsidR="009649E0" w:rsidRPr="00BE5F5E" w:rsidRDefault="009649E0" w:rsidP="00E83963">
            <w:pPr>
              <w:rPr>
                <w:szCs w:val="28"/>
              </w:rPr>
            </w:pPr>
            <w:r w:rsidRPr="00BE5F5E">
              <w:rPr>
                <w:szCs w:val="28"/>
              </w:rPr>
              <w:t>Подпрограммы  муниципальной программы </w:t>
            </w:r>
          </w:p>
        </w:tc>
        <w:tc>
          <w:tcPr>
            <w:tcW w:w="6662" w:type="dxa"/>
            <w:gridSpan w:val="2"/>
          </w:tcPr>
          <w:p w:rsidR="009649E0" w:rsidRDefault="009649E0" w:rsidP="009649E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не </w:t>
            </w:r>
            <w:proofErr w:type="gramStart"/>
            <w:r>
              <w:rPr>
                <w:szCs w:val="28"/>
              </w:rPr>
              <w:t>предусмотрены</w:t>
            </w:r>
            <w:proofErr w:type="gramEnd"/>
            <w:r>
              <w:rPr>
                <w:szCs w:val="28"/>
              </w:rPr>
              <w:t xml:space="preserve"> муниципальной программой</w:t>
            </w:r>
          </w:p>
          <w:p w:rsidR="009649E0" w:rsidRPr="00A90865" w:rsidRDefault="009649E0" w:rsidP="002340AB">
            <w:pPr>
              <w:jc w:val="both"/>
              <w:rPr>
                <w:sz w:val="22"/>
                <w:szCs w:val="28"/>
              </w:rPr>
            </w:pPr>
          </w:p>
        </w:tc>
      </w:tr>
      <w:tr w:rsidR="00AB05CE" w:rsidRPr="00747AA0" w:rsidTr="009F4FE4">
        <w:trPr>
          <w:trHeight w:val="731"/>
        </w:trPr>
        <w:tc>
          <w:tcPr>
            <w:tcW w:w="3227" w:type="dxa"/>
          </w:tcPr>
          <w:p w:rsidR="0052565C" w:rsidRDefault="00AB05CE" w:rsidP="00140B75">
            <w:pPr>
              <w:rPr>
                <w:szCs w:val="28"/>
              </w:rPr>
            </w:pPr>
            <w:r w:rsidRPr="00BE5F5E">
              <w:rPr>
                <w:szCs w:val="28"/>
              </w:rPr>
              <w:lastRenderedPageBreak/>
              <w:t>Ведомственные целевые программы</w:t>
            </w:r>
          </w:p>
          <w:p w:rsidR="009649E0" w:rsidRPr="009649E0" w:rsidRDefault="009649E0" w:rsidP="00140B75">
            <w:pPr>
              <w:rPr>
                <w:sz w:val="22"/>
                <w:szCs w:val="28"/>
              </w:rPr>
            </w:pPr>
          </w:p>
        </w:tc>
        <w:tc>
          <w:tcPr>
            <w:tcW w:w="6662" w:type="dxa"/>
            <w:gridSpan w:val="2"/>
          </w:tcPr>
          <w:p w:rsidR="00AB05CE" w:rsidRPr="00747AA0" w:rsidRDefault="00AB05CE" w:rsidP="00580295">
            <w:pPr>
              <w:spacing w:after="20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не </w:t>
            </w:r>
            <w:proofErr w:type="gramStart"/>
            <w:r>
              <w:rPr>
                <w:szCs w:val="28"/>
              </w:rPr>
              <w:t>предусмотрены</w:t>
            </w:r>
            <w:proofErr w:type="gramEnd"/>
            <w:r w:rsidR="000030FA">
              <w:rPr>
                <w:szCs w:val="28"/>
              </w:rPr>
              <w:t xml:space="preserve"> </w:t>
            </w:r>
            <w:r w:rsidR="002413E3">
              <w:rPr>
                <w:szCs w:val="28"/>
              </w:rPr>
              <w:t>муниципальной программой</w:t>
            </w:r>
          </w:p>
        </w:tc>
      </w:tr>
      <w:tr w:rsidR="00580295" w:rsidRPr="00747AA0" w:rsidTr="009F4FE4">
        <w:trPr>
          <w:trHeight w:val="731"/>
        </w:trPr>
        <w:tc>
          <w:tcPr>
            <w:tcW w:w="3227" w:type="dxa"/>
          </w:tcPr>
          <w:p w:rsidR="00580295" w:rsidRPr="00BE5F5E" w:rsidRDefault="00580295" w:rsidP="002413E3">
            <w:pPr>
              <w:rPr>
                <w:szCs w:val="28"/>
              </w:rPr>
            </w:pPr>
            <w:r w:rsidRPr="00BE5F5E">
              <w:rPr>
                <w:szCs w:val="28"/>
              </w:rPr>
              <w:t>Цел</w:t>
            </w:r>
            <w:r w:rsidR="002413E3" w:rsidRPr="00BE5F5E">
              <w:rPr>
                <w:szCs w:val="28"/>
              </w:rPr>
              <w:t>и</w:t>
            </w:r>
            <w:r w:rsidRPr="00BE5F5E">
              <w:rPr>
                <w:szCs w:val="28"/>
              </w:rPr>
              <w:t xml:space="preserve"> муниципальной программы</w:t>
            </w:r>
          </w:p>
        </w:tc>
        <w:tc>
          <w:tcPr>
            <w:tcW w:w="6662" w:type="dxa"/>
            <w:gridSpan w:val="2"/>
          </w:tcPr>
          <w:p w:rsidR="00D174B4" w:rsidRDefault="00D174B4" w:rsidP="002319B2">
            <w:pPr>
              <w:ind w:left="34"/>
              <w:jc w:val="both"/>
              <w:rPr>
                <w:szCs w:val="28"/>
              </w:rPr>
            </w:pPr>
            <w:r w:rsidRPr="004F1F7E">
              <w:rPr>
                <w:szCs w:val="28"/>
              </w:rPr>
              <w:t xml:space="preserve">создание условий </w:t>
            </w:r>
            <w:r w:rsidR="00185C56" w:rsidRPr="00F4166F">
              <w:rPr>
                <w:szCs w:val="28"/>
              </w:rPr>
              <w:t>для роста благосостояния отдельных категорий граждан</w:t>
            </w:r>
            <w:r w:rsidR="00185C56">
              <w:rPr>
                <w:szCs w:val="28"/>
              </w:rPr>
              <w:t xml:space="preserve"> посредством</w:t>
            </w:r>
            <w:r w:rsidR="00185C56" w:rsidRPr="00C021D9">
              <w:rPr>
                <w:szCs w:val="28"/>
              </w:rPr>
              <w:t xml:space="preserve"> </w:t>
            </w:r>
            <w:r w:rsidR="00185C56">
              <w:rPr>
                <w:szCs w:val="28"/>
              </w:rPr>
              <w:t>оказания социальной поддержки детям</w:t>
            </w:r>
            <w:r w:rsidRPr="00C021D9">
              <w:rPr>
                <w:szCs w:val="28"/>
              </w:rPr>
              <w:t>-сирот</w:t>
            </w:r>
            <w:r w:rsidR="00185C56">
              <w:rPr>
                <w:szCs w:val="28"/>
              </w:rPr>
              <w:t>ам</w:t>
            </w:r>
            <w:r w:rsidRPr="00C021D9">
              <w:rPr>
                <w:szCs w:val="28"/>
              </w:rPr>
              <w:t xml:space="preserve"> и дет</w:t>
            </w:r>
            <w:r w:rsidR="00693F43">
              <w:rPr>
                <w:szCs w:val="28"/>
              </w:rPr>
              <w:t>ям</w:t>
            </w:r>
            <w:r w:rsidR="00185C56">
              <w:rPr>
                <w:szCs w:val="28"/>
              </w:rPr>
              <w:t>, оставши</w:t>
            </w:r>
            <w:r w:rsidR="00693F43">
              <w:rPr>
                <w:szCs w:val="28"/>
              </w:rPr>
              <w:t>м</w:t>
            </w:r>
            <w:r w:rsidRPr="00C021D9">
              <w:rPr>
                <w:szCs w:val="28"/>
              </w:rPr>
              <w:t>ся без попечения родителей</w:t>
            </w:r>
            <w:r w:rsidR="00693F43">
              <w:rPr>
                <w:szCs w:val="28"/>
              </w:rPr>
              <w:t>, а также лиц</w:t>
            </w:r>
            <w:r w:rsidR="009F4FE4">
              <w:rPr>
                <w:szCs w:val="28"/>
              </w:rPr>
              <w:t>ам</w:t>
            </w:r>
            <w:r w:rsidR="00693F43">
              <w:rPr>
                <w:szCs w:val="28"/>
              </w:rPr>
              <w:t xml:space="preserve"> из их числа</w:t>
            </w:r>
          </w:p>
          <w:p w:rsidR="00E00606" w:rsidRPr="009F4FE4" w:rsidRDefault="00E00606" w:rsidP="00D174B4">
            <w:pPr>
              <w:ind w:left="67"/>
              <w:jc w:val="both"/>
              <w:rPr>
                <w:szCs w:val="28"/>
              </w:rPr>
            </w:pPr>
          </w:p>
        </w:tc>
      </w:tr>
      <w:tr w:rsidR="00AB05CE" w:rsidRPr="00747AA0" w:rsidTr="009F4FE4">
        <w:trPr>
          <w:trHeight w:val="1401"/>
        </w:trPr>
        <w:tc>
          <w:tcPr>
            <w:tcW w:w="3227" w:type="dxa"/>
          </w:tcPr>
          <w:p w:rsidR="00AB05CE" w:rsidRPr="00BE5F5E" w:rsidRDefault="00AB05CE" w:rsidP="00AB05CE">
            <w:pPr>
              <w:rPr>
                <w:szCs w:val="28"/>
              </w:rPr>
            </w:pPr>
            <w:r w:rsidRPr="00BE5F5E">
              <w:rPr>
                <w:szCs w:val="28"/>
              </w:rPr>
              <w:t>Задачи муниципальной программы</w:t>
            </w:r>
          </w:p>
        </w:tc>
        <w:tc>
          <w:tcPr>
            <w:tcW w:w="6662" w:type="dxa"/>
            <w:gridSpan w:val="2"/>
            <w:vAlign w:val="center"/>
          </w:tcPr>
          <w:p w:rsidR="00AB05CE" w:rsidRDefault="00750680" w:rsidP="009A7260">
            <w:pPr>
              <w:ind w:left="34"/>
              <w:jc w:val="both"/>
              <w:rPr>
                <w:szCs w:val="28"/>
              </w:rPr>
            </w:pPr>
            <w:r w:rsidRPr="004F1F7E">
              <w:rPr>
                <w:szCs w:val="28"/>
              </w:rPr>
              <w:t>своевременное обеспечение детей-сирот и детей, оставшихся без попечения родителей, а также лиц из их числа жилыми помещениями</w:t>
            </w:r>
          </w:p>
          <w:p w:rsidR="00D174B4" w:rsidRDefault="00693F43" w:rsidP="00487475">
            <w:pPr>
              <w:ind w:left="34"/>
              <w:jc w:val="both"/>
              <w:rPr>
                <w:szCs w:val="28"/>
              </w:rPr>
            </w:pPr>
            <w:r w:rsidRPr="0069205A">
              <w:rPr>
                <w:szCs w:val="28"/>
              </w:rPr>
              <w:t>создание условий для устройства детей</w:t>
            </w:r>
            <w:r>
              <w:rPr>
                <w:szCs w:val="28"/>
              </w:rPr>
              <w:t>-</w:t>
            </w:r>
            <w:r w:rsidRPr="0069205A">
              <w:rPr>
                <w:szCs w:val="28"/>
              </w:rPr>
              <w:t>сирот</w:t>
            </w:r>
            <w:r>
              <w:rPr>
                <w:szCs w:val="28"/>
              </w:rPr>
              <w:t xml:space="preserve"> </w:t>
            </w:r>
            <w:r w:rsidRPr="0069205A">
              <w:rPr>
                <w:szCs w:val="28"/>
              </w:rPr>
              <w:t>и</w:t>
            </w:r>
            <w:r>
              <w:rPr>
                <w:szCs w:val="28"/>
              </w:rPr>
              <w:t xml:space="preserve"> </w:t>
            </w:r>
            <w:r w:rsidRPr="0069205A">
              <w:rPr>
                <w:szCs w:val="28"/>
              </w:rPr>
              <w:t>д</w:t>
            </w:r>
            <w:r w:rsidRPr="0069205A">
              <w:rPr>
                <w:szCs w:val="28"/>
              </w:rPr>
              <w:t>е</w:t>
            </w:r>
            <w:r w:rsidRPr="0069205A">
              <w:rPr>
                <w:szCs w:val="28"/>
              </w:rPr>
              <w:t>тей,</w:t>
            </w:r>
            <w:r>
              <w:rPr>
                <w:szCs w:val="28"/>
              </w:rPr>
              <w:t xml:space="preserve"> </w:t>
            </w:r>
            <w:r w:rsidRPr="0069205A">
              <w:rPr>
                <w:szCs w:val="28"/>
              </w:rPr>
              <w:t>остав</w:t>
            </w:r>
            <w:r>
              <w:rPr>
                <w:szCs w:val="28"/>
              </w:rPr>
              <w:t>ш</w:t>
            </w:r>
            <w:r w:rsidRPr="0069205A">
              <w:rPr>
                <w:szCs w:val="28"/>
              </w:rPr>
              <w:t>ихся без попечения родителей,</w:t>
            </w:r>
            <w:r>
              <w:rPr>
                <w:szCs w:val="28"/>
              </w:rPr>
              <w:t xml:space="preserve"> </w:t>
            </w:r>
            <w:r w:rsidRPr="0069205A">
              <w:rPr>
                <w:szCs w:val="28"/>
              </w:rPr>
              <w:t>в</w:t>
            </w:r>
            <w:r>
              <w:rPr>
                <w:szCs w:val="28"/>
              </w:rPr>
              <w:t xml:space="preserve"> </w:t>
            </w:r>
            <w:r w:rsidRPr="0069205A">
              <w:rPr>
                <w:szCs w:val="28"/>
              </w:rPr>
              <w:t xml:space="preserve">семьи </w:t>
            </w:r>
            <w:r>
              <w:rPr>
                <w:szCs w:val="28"/>
              </w:rPr>
              <w:t xml:space="preserve">и </w:t>
            </w:r>
            <w:r w:rsidRPr="0069205A">
              <w:rPr>
                <w:szCs w:val="28"/>
              </w:rPr>
              <w:t>обе</w:t>
            </w:r>
            <w:r w:rsidRPr="0069205A">
              <w:rPr>
                <w:szCs w:val="28"/>
              </w:rPr>
              <w:t>с</w:t>
            </w:r>
            <w:r w:rsidRPr="0069205A">
              <w:rPr>
                <w:szCs w:val="28"/>
              </w:rPr>
              <w:t>печение мерами социальной поддержки семей</w:t>
            </w:r>
            <w:r>
              <w:rPr>
                <w:szCs w:val="28"/>
              </w:rPr>
              <w:t xml:space="preserve"> </w:t>
            </w:r>
            <w:r w:rsidRPr="0069205A">
              <w:rPr>
                <w:szCs w:val="28"/>
              </w:rPr>
              <w:t>с</w:t>
            </w:r>
            <w:r>
              <w:rPr>
                <w:szCs w:val="28"/>
              </w:rPr>
              <w:t xml:space="preserve"> </w:t>
            </w:r>
            <w:r w:rsidRPr="0069205A">
              <w:rPr>
                <w:szCs w:val="28"/>
              </w:rPr>
              <w:t>дет</w:t>
            </w:r>
            <w:r w:rsidRPr="0069205A">
              <w:rPr>
                <w:szCs w:val="28"/>
              </w:rPr>
              <w:t>ь</w:t>
            </w:r>
            <w:r w:rsidRPr="0069205A">
              <w:rPr>
                <w:szCs w:val="28"/>
              </w:rPr>
              <w:t>ми</w:t>
            </w:r>
          </w:p>
          <w:p w:rsidR="009F4FE4" w:rsidRPr="00693F43" w:rsidRDefault="009F4FE4" w:rsidP="00487475">
            <w:pPr>
              <w:ind w:left="34"/>
              <w:jc w:val="both"/>
            </w:pPr>
          </w:p>
        </w:tc>
      </w:tr>
      <w:tr w:rsidR="00AB05CE" w:rsidRPr="00747AA0" w:rsidTr="009F4FE4">
        <w:trPr>
          <w:gridAfter w:val="1"/>
          <w:wAfter w:w="35" w:type="dxa"/>
          <w:trHeight w:val="1401"/>
        </w:trPr>
        <w:tc>
          <w:tcPr>
            <w:tcW w:w="3227" w:type="dxa"/>
          </w:tcPr>
          <w:p w:rsidR="00AB05CE" w:rsidRPr="00BE5F5E" w:rsidRDefault="00AB05CE" w:rsidP="00E83963">
            <w:pPr>
              <w:rPr>
                <w:szCs w:val="28"/>
              </w:rPr>
            </w:pPr>
            <w:r w:rsidRPr="00BE5F5E">
              <w:rPr>
                <w:szCs w:val="28"/>
              </w:rPr>
              <w:t>Перечень целевых показателей программы</w:t>
            </w:r>
          </w:p>
        </w:tc>
        <w:tc>
          <w:tcPr>
            <w:tcW w:w="6627" w:type="dxa"/>
          </w:tcPr>
          <w:p w:rsidR="00AB05CE" w:rsidRDefault="005D1215" w:rsidP="009A726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1)</w:t>
            </w:r>
            <w:r w:rsidR="00A54440">
              <w:t xml:space="preserve"> </w:t>
            </w:r>
            <w:r w:rsidR="00BE5F5E">
              <w:rPr>
                <w:szCs w:val="28"/>
              </w:rPr>
              <w:t>д</w:t>
            </w:r>
            <w:r w:rsidR="00A54440" w:rsidRPr="00A54440">
              <w:rPr>
                <w:szCs w:val="28"/>
              </w:rPr>
              <w:t>оля детей-сирот и детей, оставшихся без попечения родителей, а также лиц из их числа, обеспеченных жилыми помещениями определяется от общего количества нуждающихся в жилых помещениях, относящихся к данной категории, достигших 18 летнего возраста</w:t>
            </w:r>
            <w:r>
              <w:rPr>
                <w:szCs w:val="28"/>
              </w:rPr>
              <w:t>;</w:t>
            </w:r>
          </w:p>
          <w:p w:rsidR="008B56FB" w:rsidRDefault="005D1215" w:rsidP="009A7260">
            <w:pPr>
              <w:jc w:val="both"/>
              <w:rPr>
                <w:szCs w:val="28"/>
              </w:rPr>
            </w:pPr>
            <w:r>
              <w:t xml:space="preserve">2) </w:t>
            </w:r>
            <w:r w:rsidR="00BE5F5E">
              <w:t>д</w:t>
            </w:r>
            <w:r w:rsidR="00A54440" w:rsidRPr="00A54440">
              <w:t>оля детей-сирот и детей, оставшихся без попечения родителей получающих меры социальной поддержки замещающих семей от общего количества детей данной категории в муниципальн</w:t>
            </w:r>
            <w:r w:rsidR="00A54440">
              <w:t>ом образовании Тбилисский район</w:t>
            </w:r>
          </w:p>
          <w:p w:rsidR="00416AA0" w:rsidRPr="009649E0" w:rsidRDefault="00416AA0" w:rsidP="00487475">
            <w:pPr>
              <w:pStyle w:val="ae"/>
              <w:jc w:val="both"/>
              <w:rPr>
                <w:sz w:val="20"/>
              </w:rPr>
            </w:pPr>
          </w:p>
        </w:tc>
      </w:tr>
      <w:tr w:rsidR="00AB05CE" w:rsidRPr="00747AA0" w:rsidTr="009F4FE4">
        <w:trPr>
          <w:gridAfter w:val="1"/>
          <w:wAfter w:w="35" w:type="dxa"/>
          <w:trHeight w:val="863"/>
        </w:trPr>
        <w:tc>
          <w:tcPr>
            <w:tcW w:w="3227" w:type="dxa"/>
          </w:tcPr>
          <w:p w:rsidR="00AB05CE" w:rsidRPr="00BE5F5E" w:rsidRDefault="00AB05CE" w:rsidP="00E83963">
            <w:pPr>
              <w:rPr>
                <w:szCs w:val="28"/>
              </w:rPr>
            </w:pPr>
            <w:r w:rsidRPr="00BE5F5E">
              <w:rPr>
                <w:szCs w:val="28"/>
              </w:rPr>
              <w:t>Этапы и сроки реализации муниципальной программы</w:t>
            </w:r>
          </w:p>
          <w:p w:rsidR="00BE5F5E" w:rsidRPr="009B0464" w:rsidRDefault="00BE5F5E" w:rsidP="00E83963">
            <w:pPr>
              <w:rPr>
                <w:b/>
                <w:szCs w:val="28"/>
              </w:rPr>
            </w:pPr>
          </w:p>
        </w:tc>
        <w:tc>
          <w:tcPr>
            <w:tcW w:w="6627" w:type="dxa"/>
          </w:tcPr>
          <w:p w:rsidR="00E00606" w:rsidRPr="0052565C" w:rsidRDefault="009B0464" w:rsidP="00E24C29">
            <w:pPr>
              <w:jc w:val="both"/>
              <w:rPr>
                <w:sz w:val="24"/>
                <w:szCs w:val="28"/>
              </w:rPr>
            </w:pPr>
            <w:r>
              <w:rPr>
                <w:szCs w:val="28"/>
              </w:rPr>
              <w:t>2015 – 20</w:t>
            </w:r>
            <w:r w:rsidR="00E24C29">
              <w:rPr>
                <w:szCs w:val="28"/>
              </w:rPr>
              <w:t>2</w:t>
            </w:r>
            <w:r w:rsidR="0002018A">
              <w:rPr>
                <w:szCs w:val="28"/>
              </w:rPr>
              <w:t>3</w:t>
            </w:r>
            <w:r w:rsidRPr="008A2A8A">
              <w:rPr>
                <w:szCs w:val="28"/>
              </w:rPr>
              <w:t xml:space="preserve"> годы</w:t>
            </w:r>
            <w:r w:rsidRPr="00F4166F">
              <w:rPr>
                <w:szCs w:val="28"/>
              </w:rPr>
              <w:t xml:space="preserve">, </w:t>
            </w:r>
            <w:r>
              <w:rPr>
                <w:szCs w:val="28"/>
              </w:rPr>
              <w:t>муниципаль</w:t>
            </w:r>
            <w:r w:rsidRPr="00F4166F">
              <w:rPr>
                <w:szCs w:val="28"/>
              </w:rPr>
              <w:t>ная программа реал</w:t>
            </w:r>
            <w:r w:rsidRPr="00F4166F">
              <w:rPr>
                <w:szCs w:val="28"/>
              </w:rPr>
              <w:t>и</w:t>
            </w:r>
            <w:r w:rsidRPr="00F4166F">
              <w:rPr>
                <w:szCs w:val="28"/>
              </w:rPr>
              <w:t>зуется в один этап</w:t>
            </w:r>
            <w:r w:rsidRPr="0052565C">
              <w:rPr>
                <w:sz w:val="24"/>
                <w:szCs w:val="28"/>
              </w:rPr>
              <w:t xml:space="preserve"> </w:t>
            </w:r>
          </w:p>
        </w:tc>
      </w:tr>
      <w:tr w:rsidR="00AB05CE" w:rsidRPr="00747AA0" w:rsidTr="009F4FE4">
        <w:trPr>
          <w:gridAfter w:val="1"/>
          <w:wAfter w:w="35" w:type="dxa"/>
          <w:trHeight w:val="415"/>
        </w:trPr>
        <w:tc>
          <w:tcPr>
            <w:tcW w:w="3227" w:type="dxa"/>
          </w:tcPr>
          <w:p w:rsidR="00AB05CE" w:rsidRPr="00BE5F5E" w:rsidRDefault="009B0464" w:rsidP="009B0464">
            <w:pPr>
              <w:rPr>
                <w:szCs w:val="28"/>
              </w:rPr>
            </w:pPr>
            <w:r w:rsidRPr="00BE5F5E">
              <w:rPr>
                <w:szCs w:val="28"/>
              </w:rPr>
              <w:t>Объемы и источн</w:t>
            </w:r>
            <w:r w:rsidRPr="00BE5F5E">
              <w:rPr>
                <w:szCs w:val="28"/>
              </w:rPr>
              <w:t>и</w:t>
            </w:r>
            <w:r w:rsidRPr="00BE5F5E">
              <w:rPr>
                <w:szCs w:val="28"/>
              </w:rPr>
              <w:t>ки финансирования  муниципальной программы</w:t>
            </w:r>
          </w:p>
        </w:tc>
        <w:tc>
          <w:tcPr>
            <w:tcW w:w="6627" w:type="dxa"/>
          </w:tcPr>
          <w:p w:rsidR="009B0464" w:rsidRDefault="009B0464" w:rsidP="009B046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E123B">
              <w:rPr>
                <w:szCs w:val="28"/>
              </w:rPr>
              <w:t>общий объем финансирования мероприятий муниципальной программы из сре</w:t>
            </w:r>
            <w:proofErr w:type="gramStart"/>
            <w:r w:rsidRPr="006E123B">
              <w:rPr>
                <w:szCs w:val="28"/>
              </w:rPr>
              <w:t>дств кр</w:t>
            </w:r>
            <w:proofErr w:type="gramEnd"/>
            <w:r w:rsidRPr="006E123B">
              <w:rPr>
                <w:szCs w:val="28"/>
              </w:rPr>
              <w:t>а</w:t>
            </w:r>
            <w:r w:rsidRPr="006E123B">
              <w:rPr>
                <w:szCs w:val="28"/>
              </w:rPr>
              <w:t>е</w:t>
            </w:r>
            <w:r w:rsidRPr="006E123B">
              <w:rPr>
                <w:szCs w:val="28"/>
              </w:rPr>
              <w:t>вого</w:t>
            </w:r>
            <w:r w:rsidR="00A73F52">
              <w:rPr>
                <w:szCs w:val="28"/>
              </w:rPr>
              <w:t>,</w:t>
            </w:r>
            <w:r w:rsidR="001353A8">
              <w:rPr>
                <w:szCs w:val="28"/>
              </w:rPr>
              <w:t xml:space="preserve"> федерального</w:t>
            </w:r>
            <w:r w:rsidR="00A73F52">
              <w:rPr>
                <w:szCs w:val="28"/>
              </w:rPr>
              <w:t xml:space="preserve"> и местного</w:t>
            </w:r>
            <w:r w:rsidR="001353A8">
              <w:rPr>
                <w:szCs w:val="28"/>
              </w:rPr>
              <w:t xml:space="preserve"> </w:t>
            </w:r>
            <w:r w:rsidRPr="006E123B">
              <w:rPr>
                <w:szCs w:val="28"/>
              </w:rPr>
              <w:t>бюджет</w:t>
            </w:r>
            <w:r w:rsidR="00E97637">
              <w:rPr>
                <w:szCs w:val="28"/>
              </w:rPr>
              <w:t>ов</w:t>
            </w:r>
            <w:r w:rsidRPr="006E123B">
              <w:rPr>
                <w:szCs w:val="28"/>
              </w:rPr>
              <w:t xml:space="preserve"> составляет </w:t>
            </w:r>
            <w:r w:rsidR="0002018A">
              <w:rPr>
                <w:szCs w:val="28"/>
              </w:rPr>
              <w:t>674398,84</w:t>
            </w:r>
            <w:r w:rsidRPr="006E123B">
              <w:rPr>
                <w:szCs w:val="28"/>
              </w:rPr>
              <w:t xml:space="preserve"> тыс. рублей, в том числе:</w:t>
            </w:r>
          </w:p>
          <w:p w:rsidR="00D5760C" w:rsidRPr="006E123B" w:rsidRDefault="00D5760C" w:rsidP="00D5760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E123B">
              <w:rPr>
                <w:szCs w:val="28"/>
              </w:rPr>
              <w:t xml:space="preserve">из средств </w:t>
            </w:r>
            <w:r>
              <w:rPr>
                <w:szCs w:val="28"/>
              </w:rPr>
              <w:t>федерального</w:t>
            </w:r>
            <w:r w:rsidRPr="006E123B">
              <w:rPr>
                <w:szCs w:val="28"/>
              </w:rPr>
              <w:t xml:space="preserve"> бюджета – </w:t>
            </w:r>
            <w:r w:rsidR="0002018A">
              <w:rPr>
                <w:szCs w:val="28"/>
              </w:rPr>
              <w:t>31806,56</w:t>
            </w:r>
            <w:r w:rsidR="00A607A1">
              <w:t xml:space="preserve"> </w:t>
            </w:r>
            <w:r w:rsidRPr="006E123B">
              <w:rPr>
                <w:szCs w:val="28"/>
              </w:rPr>
              <w:t>тыс. ру</w:t>
            </w:r>
            <w:r w:rsidRPr="006E123B">
              <w:rPr>
                <w:szCs w:val="28"/>
              </w:rPr>
              <w:t>б</w:t>
            </w:r>
            <w:r w:rsidRPr="006E123B">
              <w:rPr>
                <w:szCs w:val="28"/>
              </w:rPr>
              <w:t>лей, в том числе:</w:t>
            </w:r>
          </w:p>
          <w:p w:rsidR="00D5760C" w:rsidRPr="00EE3D9B" w:rsidRDefault="00D5760C" w:rsidP="00D5760C">
            <w:pPr>
              <w:rPr>
                <w:szCs w:val="28"/>
              </w:rPr>
            </w:pPr>
            <w:r w:rsidRPr="00EE3D9B">
              <w:rPr>
                <w:szCs w:val="28"/>
              </w:rPr>
              <w:t xml:space="preserve">2015 год – </w:t>
            </w:r>
            <w:r>
              <w:rPr>
                <w:szCs w:val="28"/>
              </w:rPr>
              <w:t>0</w:t>
            </w:r>
            <w:r w:rsidRPr="00EE3D9B">
              <w:rPr>
                <w:szCs w:val="28"/>
              </w:rPr>
              <w:t xml:space="preserve"> тыс. рублей</w:t>
            </w:r>
            <w:r>
              <w:rPr>
                <w:szCs w:val="28"/>
              </w:rPr>
              <w:t>;</w:t>
            </w:r>
          </w:p>
          <w:p w:rsidR="00D5760C" w:rsidRPr="006E123B" w:rsidRDefault="00D5760C" w:rsidP="00D5760C">
            <w:pPr>
              <w:rPr>
                <w:szCs w:val="28"/>
              </w:rPr>
            </w:pPr>
            <w:r w:rsidRPr="006E123B">
              <w:rPr>
                <w:szCs w:val="28"/>
              </w:rPr>
              <w:t xml:space="preserve">2016 год – </w:t>
            </w:r>
            <w:r>
              <w:t>0</w:t>
            </w:r>
            <w:r w:rsidRPr="006E123B">
              <w:rPr>
                <w:szCs w:val="28"/>
              </w:rPr>
              <w:t xml:space="preserve"> тыс. рублей</w:t>
            </w:r>
            <w:r>
              <w:rPr>
                <w:szCs w:val="28"/>
              </w:rPr>
              <w:t>;</w:t>
            </w:r>
          </w:p>
          <w:p w:rsidR="00D5760C" w:rsidRPr="006E123B" w:rsidRDefault="00D5760C" w:rsidP="00D5760C">
            <w:pPr>
              <w:rPr>
                <w:szCs w:val="28"/>
              </w:rPr>
            </w:pPr>
            <w:r w:rsidRPr="006E123B">
              <w:rPr>
                <w:szCs w:val="28"/>
              </w:rPr>
              <w:t xml:space="preserve">2017 год – </w:t>
            </w:r>
            <w:r w:rsidR="00BC13DE">
              <w:rPr>
                <w:szCs w:val="28"/>
              </w:rPr>
              <w:t>3172,66</w:t>
            </w:r>
            <w:r w:rsidRPr="006E123B">
              <w:rPr>
                <w:szCs w:val="28"/>
              </w:rPr>
              <w:t xml:space="preserve"> тыс. рублей</w:t>
            </w:r>
            <w:r>
              <w:rPr>
                <w:szCs w:val="28"/>
              </w:rPr>
              <w:t>;</w:t>
            </w:r>
          </w:p>
          <w:p w:rsidR="00D5760C" w:rsidRDefault="00D5760C" w:rsidP="00D5760C">
            <w:pPr>
              <w:rPr>
                <w:szCs w:val="28"/>
              </w:rPr>
            </w:pPr>
            <w:r w:rsidRPr="006E123B">
              <w:rPr>
                <w:szCs w:val="28"/>
              </w:rPr>
              <w:t>2018 год –</w:t>
            </w:r>
            <w:r w:rsidR="00BC13DE">
              <w:rPr>
                <w:szCs w:val="28"/>
              </w:rPr>
              <w:t>0</w:t>
            </w:r>
            <w:r w:rsidRPr="006E123B">
              <w:rPr>
                <w:szCs w:val="28"/>
              </w:rPr>
              <w:t xml:space="preserve"> тыс. рублей</w:t>
            </w:r>
            <w:r>
              <w:rPr>
                <w:szCs w:val="28"/>
              </w:rPr>
              <w:t>;</w:t>
            </w:r>
          </w:p>
          <w:p w:rsidR="00D5760C" w:rsidRDefault="00D5760C" w:rsidP="00D5760C">
            <w:pPr>
              <w:rPr>
                <w:szCs w:val="28"/>
              </w:rPr>
            </w:pPr>
            <w:r>
              <w:rPr>
                <w:szCs w:val="28"/>
              </w:rPr>
              <w:t xml:space="preserve">2019 год – </w:t>
            </w:r>
            <w:r w:rsidR="001E241D">
              <w:rPr>
                <w:szCs w:val="28"/>
              </w:rPr>
              <w:t>5462,3</w:t>
            </w:r>
            <w:r>
              <w:rPr>
                <w:szCs w:val="28"/>
              </w:rPr>
              <w:t>тыс. рублей;</w:t>
            </w:r>
          </w:p>
          <w:p w:rsidR="00D5760C" w:rsidRDefault="00D5760C" w:rsidP="00D5760C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2020 год – </w:t>
            </w:r>
            <w:r w:rsidR="007859F8">
              <w:rPr>
                <w:szCs w:val="28"/>
              </w:rPr>
              <w:t>4634,3</w:t>
            </w:r>
            <w:r>
              <w:rPr>
                <w:szCs w:val="28"/>
              </w:rPr>
              <w:t xml:space="preserve"> тыс. рублей;</w:t>
            </w:r>
          </w:p>
          <w:p w:rsidR="00D5760C" w:rsidRDefault="00D5760C" w:rsidP="00D5760C">
            <w:pPr>
              <w:rPr>
                <w:szCs w:val="28"/>
              </w:rPr>
            </w:pPr>
            <w:r>
              <w:rPr>
                <w:szCs w:val="28"/>
              </w:rPr>
              <w:t xml:space="preserve">2021 год – </w:t>
            </w:r>
            <w:r w:rsidR="00D45918">
              <w:rPr>
                <w:szCs w:val="28"/>
              </w:rPr>
              <w:t>6179,1</w:t>
            </w:r>
            <w:r>
              <w:rPr>
                <w:szCs w:val="28"/>
              </w:rPr>
              <w:t xml:space="preserve"> тыс. рублей;</w:t>
            </w:r>
          </w:p>
          <w:p w:rsidR="00D5760C" w:rsidRDefault="00D5760C" w:rsidP="00D5760C">
            <w:pPr>
              <w:rPr>
                <w:szCs w:val="28"/>
              </w:rPr>
            </w:pPr>
            <w:r>
              <w:rPr>
                <w:szCs w:val="28"/>
              </w:rPr>
              <w:t xml:space="preserve">2022 год – </w:t>
            </w:r>
            <w:r w:rsidR="00D45918">
              <w:rPr>
                <w:szCs w:val="28"/>
              </w:rPr>
              <w:t>6179,1</w:t>
            </w:r>
            <w:r>
              <w:rPr>
                <w:szCs w:val="28"/>
              </w:rPr>
              <w:t xml:space="preserve"> тыс. рублей;</w:t>
            </w:r>
          </w:p>
          <w:p w:rsidR="0002018A" w:rsidRDefault="0002018A" w:rsidP="00D5760C">
            <w:pPr>
              <w:rPr>
                <w:szCs w:val="28"/>
              </w:rPr>
            </w:pPr>
            <w:r>
              <w:rPr>
                <w:szCs w:val="28"/>
              </w:rPr>
              <w:t>2023 год – 6179,1 тыс. рублей;</w:t>
            </w:r>
          </w:p>
          <w:p w:rsidR="009B0464" w:rsidRPr="006E123B" w:rsidRDefault="009B0464" w:rsidP="009B046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E123B">
              <w:rPr>
                <w:szCs w:val="28"/>
              </w:rPr>
              <w:t>из сре</w:t>
            </w:r>
            <w:proofErr w:type="gramStart"/>
            <w:r w:rsidRPr="006E123B">
              <w:rPr>
                <w:szCs w:val="28"/>
              </w:rPr>
              <w:t>дств кр</w:t>
            </w:r>
            <w:proofErr w:type="gramEnd"/>
            <w:r w:rsidRPr="006E123B">
              <w:rPr>
                <w:szCs w:val="28"/>
              </w:rPr>
              <w:t xml:space="preserve">аевого бюджета – </w:t>
            </w:r>
            <w:r w:rsidR="006F5C19">
              <w:t>640888,74</w:t>
            </w:r>
            <w:r w:rsidRPr="006E123B">
              <w:rPr>
                <w:szCs w:val="28"/>
              </w:rPr>
              <w:t xml:space="preserve"> тыс. ру</w:t>
            </w:r>
            <w:r w:rsidRPr="006E123B">
              <w:rPr>
                <w:szCs w:val="28"/>
              </w:rPr>
              <w:t>б</w:t>
            </w:r>
            <w:r w:rsidRPr="006E123B">
              <w:rPr>
                <w:szCs w:val="28"/>
              </w:rPr>
              <w:t>лей, в том числе:</w:t>
            </w:r>
          </w:p>
          <w:p w:rsidR="0070212A" w:rsidRPr="00EE3D9B" w:rsidRDefault="0070212A" w:rsidP="0070212A">
            <w:pPr>
              <w:rPr>
                <w:szCs w:val="28"/>
              </w:rPr>
            </w:pPr>
            <w:r w:rsidRPr="00EE3D9B">
              <w:rPr>
                <w:szCs w:val="28"/>
              </w:rPr>
              <w:t xml:space="preserve">2015 год – </w:t>
            </w:r>
            <w:r w:rsidR="00E022D9" w:rsidRPr="00EE3D9B">
              <w:rPr>
                <w:szCs w:val="28"/>
              </w:rPr>
              <w:t>625</w:t>
            </w:r>
            <w:r w:rsidR="0001615B">
              <w:rPr>
                <w:szCs w:val="28"/>
              </w:rPr>
              <w:t>77</w:t>
            </w:r>
            <w:r w:rsidR="00E022D9" w:rsidRPr="00EE3D9B">
              <w:rPr>
                <w:szCs w:val="28"/>
              </w:rPr>
              <w:t>,1</w:t>
            </w:r>
            <w:r w:rsidRPr="00EE3D9B">
              <w:rPr>
                <w:szCs w:val="28"/>
              </w:rPr>
              <w:t xml:space="preserve"> тыс. рублей</w:t>
            </w:r>
            <w:r w:rsidR="00BE5F5E">
              <w:rPr>
                <w:szCs w:val="28"/>
              </w:rPr>
              <w:t>;</w:t>
            </w:r>
          </w:p>
          <w:p w:rsidR="0070212A" w:rsidRPr="006E123B" w:rsidRDefault="0070212A" w:rsidP="0070212A">
            <w:pPr>
              <w:rPr>
                <w:szCs w:val="28"/>
              </w:rPr>
            </w:pPr>
            <w:r w:rsidRPr="006E123B">
              <w:rPr>
                <w:szCs w:val="28"/>
              </w:rPr>
              <w:t>2016 год –</w:t>
            </w:r>
            <w:r w:rsidR="0027269F" w:rsidRPr="006E123B">
              <w:rPr>
                <w:szCs w:val="28"/>
              </w:rPr>
              <w:t xml:space="preserve"> </w:t>
            </w:r>
            <w:r w:rsidR="00684F0D">
              <w:t>68677,3</w:t>
            </w:r>
            <w:r w:rsidR="009B0464" w:rsidRPr="006E123B">
              <w:rPr>
                <w:szCs w:val="28"/>
              </w:rPr>
              <w:t xml:space="preserve"> </w:t>
            </w:r>
            <w:r w:rsidRPr="006E123B">
              <w:rPr>
                <w:szCs w:val="28"/>
              </w:rPr>
              <w:t>тыс. рублей</w:t>
            </w:r>
            <w:r w:rsidR="00BE5F5E">
              <w:rPr>
                <w:szCs w:val="28"/>
              </w:rPr>
              <w:t>;</w:t>
            </w:r>
          </w:p>
          <w:p w:rsidR="00AB05CE" w:rsidRPr="006E123B" w:rsidRDefault="009E148D" w:rsidP="00B0326B">
            <w:pPr>
              <w:rPr>
                <w:szCs w:val="28"/>
              </w:rPr>
            </w:pPr>
            <w:r w:rsidRPr="006E123B">
              <w:rPr>
                <w:szCs w:val="28"/>
              </w:rPr>
              <w:t>2017 год</w:t>
            </w:r>
            <w:r w:rsidR="0070212A" w:rsidRPr="006E123B">
              <w:rPr>
                <w:szCs w:val="28"/>
              </w:rPr>
              <w:t xml:space="preserve"> – </w:t>
            </w:r>
            <w:r w:rsidR="00BC13DE">
              <w:rPr>
                <w:szCs w:val="28"/>
              </w:rPr>
              <w:t>59237,14</w:t>
            </w:r>
            <w:r w:rsidR="00846B75">
              <w:rPr>
                <w:szCs w:val="28"/>
              </w:rPr>
              <w:t xml:space="preserve"> </w:t>
            </w:r>
            <w:r w:rsidRPr="006E123B">
              <w:rPr>
                <w:szCs w:val="28"/>
              </w:rPr>
              <w:t>тыс. рублей</w:t>
            </w:r>
            <w:r w:rsidR="00BE5F5E">
              <w:rPr>
                <w:szCs w:val="28"/>
              </w:rPr>
              <w:t>;</w:t>
            </w:r>
          </w:p>
          <w:p w:rsidR="00AF1A0A" w:rsidRDefault="009E148D" w:rsidP="006E123B">
            <w:pPr>
              <w:rPr>
                <w:szCs w:val="28"/>
              </w:rPr>
            </w:pPr>
            <w:r w:rsidRPr="006E123B">
              <w:rPr>
                <w:szCs w:val="28"/>
              </w:rPr>
              <w:t xml:space="preserve">2018 год – </w:t>
            </w:r>
            <w:r w:rsidR="00454E9E">
              <w:rPr>
                <w:szCs w:val="28"/>
              </w:rPr>
              <w:t>64471,5</w:t>
            </w:r>
            <w:r w:rsidRPr="006E123B">
              <w:rPr>
                <w:szCs w:val="28"/>
              </w:rPr>
              <w:t xml:space="preserve"> тыс. рублей</w:t>
            </w:r>
            <w:r w:rsidR="00BE5F5E">
              <w:rPr>
                <w:szCs w:val="28"/>
              </w:rPr>
              <w:t>;</w:t>
            </w:r>
          </w:p>
          <w:p w:rsidR="00E24C29" w:rsidRDefault="00E24C29" w:rsidP="006E123B">
            <w:pPr>
              <w:rPr>
                <w:szCs w:val="28"/>
              </w:rPr>
            </w:pPr>
            <w:r>
              <w:rPr>
                <w:szCs w:val="28"/>
              </w:rPr>
              <w:t xml:space="preserve">2019 год – </w:t>
            </w:r>
            <w:r w:rsidR="00845D9F">
              <w:rPr>
                <w:szCs w:val="28"/>
              </w:rPr>
              <w:t>72753,9</w:t>
            </w:r>
            <w:r>
              <w:rPr>
                <w:szCs w:val="28"/>
              </w:rPr>
              <w:t xml:space="preserve"> тыс. рублей</w:t>
            </w:r>
            <w:r w:rsidR="00BE5F5E">
              <w:rPr>
                <w:szCs w:val="28"/>
              </w:rPr>
              <w:t>;</w:t>
            </w:r>
          </w:p>
          <w:p w:rsidR="00E24C29" w:rsidRDefault="00E24C29" w:rsidP="006E123B">
            <w:pPr>
              <w:rPr>
                <w:szCs w:val="28"/>
              </w:rPr>
            </w:pPr>
            <w:r>
              <w:rPr>
                <w:szCs w:val="28"/>
              </w:rPr>
              <w:t xml:space="preserve">2020 год – </w:t>
            </w:r>
            <w:r w:rsidR="00D45918">
              <w:rPr>
                <w:szCs w:val="28"/>
              </w:rPr>
              <w:t>77</w:t>
            </w:r>
            <w:r w:rsidR="00122339">
              <w:rPr>
                <w:szCs w:val="28"/>
              </w:rPr>
              <w:t>590,7</w:t>
            </w:r>
            <w:r>
              <w:rPr>
                <w:szCs w:val="28"/>
              </w:rPr>
              <w:t>тыс. рублей</w:t>
            </w:r>
            <w:r w:rsidR="00BE5F5E">
              <w:rPr>
                <w:szCs w:val="28"/>
              </w:rPr>
              <w:t>;</w:t>
            </w:r>
          </w:p>
          <w:p w:rsidR="00E24C29" w:rsidRDefault="00E24C29" w:rsidP="006E123B">
            <w:pPr>
              <w:rPr>
                <w:szCs w:val="28"/>
              </w:rPr>
            </w:pPr>
            <w:r>
              <w:rPr>
                <w:szCs w:val="28"/>
              </w:rPr>
              <w:t xml:space="preserve">2021 год – </w:t>
            </w:r>
            <w:r w:rsidR="00D45918">
              <w:rPr>
                <w:szCs w:val="28"/>
              </w:rPr>
              <w:t xml:space="preserve">76300,6 </w:t>
            </w:r>
            <w:r>
              <w:rPr>
                <w:szCs w:val="28"/>
              </w:rPr>
              <w:t>тыс. рублей</w:t>
            </w:r>
            <w:r w:rsidR="00BE5F5E">
              <w:rPr>
                <w:szCs w:val="28"/>
              </w:rPr>
              <w:t>;</w:t>
            </w:r>
          </w:p>
          <w:p w:rsidR="00E24C29" w:rsidRDefault="00E24C29" w:rsidP="006E123B">
            <w:pPr>
              <w:rPr>
                <w:szCs w:val="28"/>
              </w:rPr>
            </w:pPr>
            <w:r>
              <w:rPr>
                <w:szCs w:val="28"/>
              </w:rPr>
              <w:t xml:space="preserve">2022 год – </w:t>
            </w:r>
            <w:r w:rsidR="006F5C19">
              <w:rPr>
                <w:szCs w:val="28"/>
              </w:rPr>
              <w:t>80094,0</w:t>
            </w:r>
            <w:r w:rsidR="00D45918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рублей</w:t>
            </w:r>
            <w:r w:rsidR="00BE5F5E">
              <w:rPr>
                <w:szCs w:val="28"/>
              </w:rPr>
              <w:t>;</w:t>
            </w:r>
          </w:p>
          <w:p w:rsidR="006F5C19" w:rsidRDefault="006F5C19" w:rsidP="006E123B">
            <w:pPr>
              <w:rPr>
                <w:szCs w:val="28"/>
              </w:rPr>
            </w:pPr>
            <w:r>
              <w:rPr>
                <w:szCs w:val="28"/>
              </w:rPr>
              <w:t>2023 год – 79186,5 тыс. рублей;</w:t>
            </w:r>
          </w:p>
          <w:p w:rsidR="00A73F52" w:rsidRDefault="00A73F52" w:rsidP="00E24C29">
            <w:pPr>
              <w:rPr>
                <w:szCs w:val="28"/>
              </w:rPr>
            </w:pPr>
            <w:r>
              <w:rPr>
                <w:szCs w:val="28"/>
              </w:rPr>
              <w:t xml:space="preserve">из средств местного бюджета – </w:t>
            </w:r>
            <w:r w:rsidR="006F5C19">
              <w:rPr>
                <w:szCs w:val="28"/>
              </w:rPr>
              <w:t>1703,54</w:t>
            </w:r>
            <w:r>
              <w:rPr>
                <w:szCs w:val="28"/>
              </w:rPr>
              <w:t xml:space="preserve"> тыс. рублей, в том числе:</w:t>
            </w:r>
          </w:p>
          <w:p w:rsidR="00A73F52" w:rsidRPr="006E123B" w:rsidRDefault="00A73F52" w:rsidP="00A73F52">
            <w:pPr>
              <w:rPr>
                <w:szCs w:val="28"/>
              </w:rPr>
            </w:pPr>
            <w:r w:rsidRPr="006E123B">
              <w:rPr>
                <w:szCs w:val="28"/>
              </w:rPr>
              <w:t xml:space="preserve">2015 год – </w:t>
            </w:r>
            <w:r>
              <w:rPr>
                <w:szCs w:val="28"/>
              </w:rPr>
              <w:t>0</w:t>
            </w:r>
            <w:r w:rsidRPr="006E123B">
              <w:rPr>
                <w:szCs w:val="28"/>
              </w:rPr>
              <w:t xml:space="preserve"> тыс. рублей</w:t>
            </w:r>
            <w:r w:rsidR="00BE5F5E">
              <w:rPr>
                <w:szCs w:val="28"/>
              </w:rPr>
              <w:t>;</w:t>
            </w:r>
          </w:p>
          <w:p w:rsidR="00A73F52" w:rsidRPr="006E123B" w:rsidRDefault="00A73F52" w:rsidP="00A73F52">
            <w:pPr>
              <w:rPr>
                <w:szCs w:val="28"/>
              </w:rPr>
            </w:pPr>
            <w:r w:rsidRPr="006E123B">
              <w:rPr>
                <w:szCs w:val="28"/>
              </w:rPr>
              <w:t xml:space="preserve">2016 год – </w:t>
            </w:r>
            <w:r>
              <w:t>0</w:t>
            </w:r>
            <w:r w:rsidRPr="006E123B">
              <w:rPr>
                <w:szCs w:val="28"/>
              </w:rPr>
              <w:t xml:space="preserve"> тыс. рублей</w:t>
            </w:r>
            <w:r w:rsidR="00BE5F5E">
              <w:rPr>
                <w:szCs w:val="28"/>
              </w:rPr>
              <w:t>;</w:t>
            </w:r>
          </w:p>
          <w:p w:rsidR="00A73F52" w:rsidRPr="006E123B" w:rsidRDefault="00A73F52" w:rsidP="00A73F52">
            <w:pPr>
              <w:rPr>
                <w:szCs w:val="28"/>
              </w:rPr>
            </w:pPr>
            <w:r w:rsidRPr="006E123B">
              <w:rPr>
                <w:szCs w:val="28"/>
              </w:rPr>
              <w:t xml:space="preserve">2017 год – </w:t>
            </w:r>
            <w:r w:rsidR="009932F2">
              <w:rPr>
                <w:szCs w:val="28"/>
              </w:rPr>
              <w:t>130</w:t>
            </w:r>
            <w:r w:rsidR="00A607A1">
              <w:rPr>
                <w:szCs w:val="28"/>
              </w:rPr>
              <w:t>,82</w:t>
            </w:r>
            <w:r w:rsidR="00E262F7">
              <w:rPr>
                <w:szCs w:val="28"/>
              </w:rPr>
              <w:t xml:space="preserve"> </w:t>
            </w:r>
            <w:r w:rsidRPr="006E123B">
              <w:rPr>
                <w:szCs w:val="28"/>
              </w:rPr>
              <w:t>тыс. рублей</w:t>
            </w:r>
            <w:r w:rsidR="00BE5F5E">
              <w:rPr>
                <w:szCs w:val="28"/>
              </w:rPr>
              <w:t>;</w:t>
            </w:r>
          </w:p>
          <w:p w:rsidR="00A73F52" w:rsidRDefault="00A73F52" w:rsidP="00A73F52">
            <w:pPr>
              <w:rPr>
                <w:szCs w:val="28"/>
              </w:rPr>
            </w:pPr>
            <w:r w:rsidRPr="006E123B">
              <w:rPr>
                <w:szCs w:val="28"/>
              </w:rPr>
              <w:t xml:space="preserve">2018 год – </w:t>
            </w:r>
            <w:r w:rsidR="008C3F22">
              <w:rPr>
                <w:szCs w:val="28"/>
              </w:rPr>
              <w:t>563,18</w:t>
            </w:r>
            <w:r w:rsidRPr="006E123B">
              <w:rPr>
                <w:szCs w:val="28"/>
              </w:rPr>
              <w:t xml:space="preserve"> тыс. рублей</w:t>
            </w:r>
            <w:r w:rsidR="00BE5F5E">
              <w:rPr>
                <w:szCs w:val="28"/>
              </w:rPr>
              <w:t>;</w:t>
            </w:r>
          </w:p>
          <w:p w:rsidR="00A73F52" w:rsidRDefault="00A73F52" w:rsidP="00A73F52">
            <w:pPr>
              <w:rPr>
                <w:szCs w:val="28"/>
              </w:rPr>
            </w:pPr>
            <w:r>
              <w:rPr>
                <w:szCs w:val="28"/>
              </w:rPr>
              <w:t xml:space="preserve">2019 год – </w:t>
            </w:r>
            <w:r w:rsidR="008D45A9">
              <w:rPr>
                <w:szCs w:val="28"/>
              </w:rPr>
              <w:t>147,</w:t>
            </w:r>
            <w:r w:rsidR="00845D9F">
              <w:rPr>
                <w:szCs w:val="28"/>
              </w:rPr>
              <w:t>42</w:t>
            </w:r>
            <w:r>
              <w:rPr>
                <w:szCs w:val="28"/>
              </w:rPr>
              <w:t xml:space="preserve"> тыс. рублей</w:t>
            </w:r>
            <w:r w:rsidR="00BE5F5E">
              <w:rPr>
                <w:szCs w:val="28"/>
              </w:rPr>
              <w:t>;</w:t>
            </w:r>
          </w:p>
          <w:p w:rsidR="00A73F52" w:rsidRDefault="00A73F52" w:rsidP="00A73F52">
            <w:pPr>
              <w:rPr>
                <w:szCs w:val="28"/>
              </w:rPr>
            </w:pPr>
            <w:r>
              <w:rPr>
                <w:szCs w:val="28"/>
              </w:rPr>
              <w:t>2020 год –</w:t>
            </w:r>
            <w:r w:rsidR="00FA625C">
              <w:rPr>
                <w:szCs w:val="28"/>
              </w:rPr>
              <w:t xml:space="preserve"> </w:t>
            </w:r>
            <w:r w:rsidR="00122339">
              <w:rPr>
                <w:szCs w:val="28"/>
              </w:rPr>
              <w:t xml:space="preserve">189,38 </w:t>
            </w:r>
            <w:r>
              <w:rPr>
                <w:szCs w:val="28"/>
              </w:rPr>
              <w:t>тыс. рублей</w:t>
            </w:r>
            <w:r w:rsidR="00BE5F5E">
              <w:rPr>
                <w:szCs w:val="28"/>
              </w:rPr>
              <w:t>;</w:t>
            </w:r>
          </w:p>
          <w:p w:rsidR="00A73F52" w:rsidRDefault="00FA625C" w:rsidP="00A73F52">
            <w:pPr>
              <w:rPr>
                <w:szCs w:val="28"/>
              </w:rPr>
            </w:pPr>
            <w:r>
              <w:rPr>
                <w:szCs w:val="28"/>
              </w:rPr>
              <w:t xml:space="preserve">2021 год – </w:t>
            </w:r>
            <w:r w:rsidR="006F5C19">
              <w:rPr>
                <w:szCs w:val="28"/>
              </w:rPr>
              <w:t>257,58</w:t>
            </w:r>
            <w:r w:rsidR="00A73F52">
              <w:rPr>
                <w:szCs w:val="28"/>
              </w:rPr>
              <w:t xml:space="preserve"> тыс. рублей</w:t>
            </w:r>
            <w:r w:rsidR="00BE5F5E">
              <w:rPr>
                <w:szCs w:val="28"/>
              </w:rPr>
              <w:t>;</w:t>
            </w:r>
          </w:p>
          <w:p w:rsidR="00A73F52" w:rsidRDefault="00A73F52" w:rsidP="00A73F52">
            <w:pPr>
              <w:rPr>
                <w:szCs w:val="28"/>
              </w:rPr>
            </w:pPr>
            <w:r>
              <w:rPr>
                <w:szCs w:val="28"/>
              </w:rPr>
              <w:t>2022 год –</w:t>
            </w:r>
            <w:r w:rsidR="00FA625C">
              <w:rPr>
                <w:szCs w:val="28"/>
              </w:rPr>
              <w:t xml:space="preserve"> </w:t>
            </w:r>
            <w:r w:rsidR="006F5C19">
              <w:rPr>
                <w:szCs w:val="28"/>
              </w:rPr>
              <w:t>267,58</w:t>
            </w:r>
            <w:r>
              <w:rPr>
                <w:szCs w:val="28"/>
              </w:rPr>
              <w:t xml:space="preserve"> тыс. рублей</w:t>
            </w:r>
            <w:r w:rsidR="006F5C19">
              <w:rPr>
                <w:szCs w:val="28"/>
              </w:rPr>
              <w:t>;</w:t>
            </w:r>
          </w:p>
          <w:p w:rsidR="006F5C19" w:rsidRDefault="006F5C19" w:rsidP="00A73F52">
            <w:pPr>
              <w:rPr>
                <w:szCs w:val="28"/>
              </w:rPr>
            </w:pPr>
            <w:r>
              <w:rPr>
                <w:szCs w:val="28"/>
              </w:rPr>
              <w:t>2023 год – 147,58 тыс. рублей.</w:t>
            </w:r>
          </w:p>
          <w:p w:rsidR="00A54440" w:rsidRDefault="00A54440" w:rsidP="006E123B">
            <w:pPr>
              <w:rPr>
                <w:szCs w:val="28"/>
              </w:rPr>
            </w:pPr>
          </w:p>
          <w:p w:rsidR="002F228A" w:rsidRPr="00747AA0" w:rsidRDefault="002F228A" w:rsidP="006E123B">
            <w:pPr>
              <w:rPr>
                <w:szCs w:val="28"/>
              </w:rPr>
            </w:pPr>
          </w:p>
        </w:tc>
      </w:tr>
    </w:tbl>
    <w:p w:rsidR="000466A0" w:rsidRPr="004F1F7E" w:rsidRDefault="000466A0" w:rsidP="00052B81">
      <w:pPr>
        <w:numPr>
          <w:ilvl w:val="0"/>
          <w:numId w:val="11"/>
        </w:numPr>
        <w:jc w:val="center"/>
        <w:rPr>
          <w:szCs w:val="28"/>
        </w:rPr>
      </w:pPr>
    </w:p>
    <w:sectPr w:rsidR="000466A0" w:rsidRPr="004F1F7E" w:rsidSect="00FE1CF7">
      <w:headerReference w:type="default" r:id="rId9"/>
      <w:pgSz w:w="11906" w:h="16838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D45" w:rsidRDefault="00E04D45" w:rsidP="002319B2">
      <w:r>
        <w:separator/>
      </w:r>
    </w:p>
  </w:endnote>
  <w:endnote w:type="continuationSeparator" w:id="0">
    <w:p w:rsidR="00E04D45" w:rsidRDefault="00E04D45" w:rsidP="00231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D45" w:rsidRDefault="00E04D45" w:rsidP="002319B2">
      <w:r>
        <w:separator/>
      </w:r>
    </w:p>
  </w:footnote>
  <w:footnote w:type="continuationSeparator" w:id="0">
    <w:p w:rsidR="00E04D45" w:rsidRDefault="00E04D45" w:rsidP="002319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9B2" w:rsidRDefault="002319B2" w:rsidP="002319B2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052B81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1pt;height:11.1pt" o:bullet="t">
        <v:imagedata r:id="rId1" o:title="mso42CC"/>
      </v:shape>
    </w:pict>
  </w:numPicBullet>
  <w:abstractNum w:abstractNumId="0">
    <w:nsid w:val="07A608FA"/>
    <w:multiLevelType w:val="multilevel"/>
    <w:tmpl w:val="1E10CD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8392B32"/>
    <w:multiLevelType w:val="multilevel"/>
    <w:tmpl w:val="8C4230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0E766577"/>
    <w:multiLevelType w:val="hybridMultilevel"/>
    <w:tmpl w:val="46E41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732737"/>
    <w:multiLevelType w:val="hybridMultilevel"/>
    <w:tmpl w:val="EB2CA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E0A7C"/>
    <w:multiLevelType w:val="hybridMultilevel"/>
    <w:tmpl w:val="4F781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4B7168"/>
    <w:multiLevelType w:val="hybridMultilevel"/>
    <w:tmpl w:val="F4FAB43A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">
    <w:nsid w:val="36337158"/>
    <w:multiLevelType w:val="multilevel"/>
    <w:tmpl w:val="FE105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CA1314"/>
    <w:multiLevelType w:val="hybridMultilevel"/>
    <w:tmpl w:val="DA6E3EA0"/>
    <w:lvl w:ilvl="0" w:tplc="AED6BEB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2F42292"/>
    <w:multiLevelType w:val="multilevel"/>
    <w:tmpl w:val="E0FCD4F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>
    <w:nsid w:val="557D5FF0"/>
    <w:multiLevelType w:val="multilevel"/>
    <w:tmpl w:val="788C2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72D2803"/>
    <w:multiLevelType w:val="hybridMultilevel"/>
    <w:tmpl w:val="A7A2856E"/>
    <w:lvl w:ilvl="0" w:tplc="2514E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A495EC6"/>
    <w:multiLevelType w:val="hybridMultilevel"/>
    <w:tmpl w:val="24148B5E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2">
    <w:nsid w:val="5E900222"/>
    <w:multiLevelType w:val="hybridMultilevel"/>
    <w:tmpl w:val="AA2CD5B4"/>
    <w:lvl w:ilvl="0" w:tplc="C1BAAA4C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C62EDB"/>
    <w:multiLevelType w:val="hybridMultilevel"/>
    <w:tmpl w:val="45BCA3C8"/>
    <w:lvl w:ilvl="0" w:tplc="59928832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6F0BBE"/>
    <w:multiLevelType w:val="hybridMultilevel"/>
    <w:tmpl w:val="4C66471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1"/>
  </w:num>
  <w:num w:numId="4">
    <w:abstractNumId w:val="1"/>
  </w:num>
  <w:num w:numId="5">
    <w:abstractNumId w:val="6"/>
  </w:num>
  <w:num w:numId="6">
    <w:abstractNumId w:val="9"/>
  </w:num>
  <w:num w:numId="7">
    <w:abstractNumId w:val="4"/>
  </w:num>
  <w:num w:numId="8">
    <w:abstractNumId w:val="13"/>
  </w:num>
  <w:num w:numId="9">
    <w:abstractNumId w:val="14"/>
  </w:num>
  <w:num w:numId="10">
    <w:abstractNumId w:val="3"/>
  </w:num>
  <w:num w:numId="11">
    <w:abstractNumId w:val="8"/>
  </w:num>
  <w:num w:numId="12">
    <w:abstractNumId w:val="12"/>
  </w:num>
  <w:num w:numId="13">
    <w:abstractNumId w:val="7"/>
  </w:num>
  <w:num w:numId="14">
    <w:abstractNumId w:val="0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0B5"/>
    <w:rsid w:val="00001D1F"/>
    <w:rsid w:val="000030FA"/>
    <w:rsid w:val="00010A15"/>
    <w:rsid w:val="0001439B"/>
    <w:rsid w:val="0001615B"/>
    <w:rsid w:val="0002018A"/>
    <w:rsid w:val="00023FD2"/>
    <w:rsid w:val="000260B4"/>
    <w:rsid w:val="000340AE"/>
    <w:rsid w:val="00043A55"/>
    <w:rsid w:val="000449EA"/>
    <w:rsid w:val="00044B26"/>
    <w:rsid w:val="000466A0"/>
    <w:rsid w:val="00047618"/>
    <w:rsid w:val="0005147A"/>
    <w:rsid w:val="00051845"/>
    <w:rsid w:val="00052B81"/>
    <w:rsid w:val="00052CFA"/>
    <w:rsid w:val="00052F89"/>
    <w:rsid w:val="00054618"/>
    <w:rsid w:val="00056BCB"/>
    <w:rsid w:val="000571AC"/>
    <w:rsid w:val="0005773C"/>
    <w:rsid w:val="0006553A"/>
    <w:rsid w:val="00066805"/>
    <w:rsid w:val="0007251E"/>
    <w:rsid w:val="00072992"/>
    <w:rsid w:val="00074D42"/>
    <w:rsid w:val="0008232E"/>
    <w:rsid w:val="00086726"/>
    <w:rsid w:val="00090059"/>
    <w:rsid w:val="0009191B"/>
    <w:rsid w:val="0009447F"/>
    <w:rsid w:val="000B3527"/>
    <w:rsid w:val="000B5234"/>
    <w:rsid w:val="000C099F"/>
    <w:rsid w:val="000C4754"/>
    <w:rsid w:val="000F02F1"/>
    <w:rsid w:val="000F1289"/>
    <w:rsid w:val="000F6FEB"/>
    <w:rsid w:val="001019A1"/>
    <w:rsid w:val="001210B0"/>
    <w:rsid w:val="00121227"/>
    <w:rsid w:val="001215A0"/>
    <w:rsid w:val="00122339"/>
    <w:rsid w:val="00122C9C"/>
    <w:rsid w:val="00123F19"/>
    <w:rsid w:val="00124B5A"/>
    <w:rsid w:val="00135009"/>
    <w:rsid w:val="001353A8"/>
    <w:rsid w:val="00135550"/>
    <w:rsid w:val="00135E17"/>
    <w:rsid w:val="00140B75"/>
    <w:rsid w:val="00154F3E"/>
    <w:rsid w:val="00163BC9"/>
    <w:rsid w:val="00164339"/>
    <w:rsid w:val="001669F5"/>
    <w:rsid w:val="00171910"/>
    <w:rsid w:val="00184AB5"/>
    <w:rsid w:val="00185C56"/>
    <w:rsid w:val="001917B5"/>
    <w:rsid w:val="00194439"/>
    <w:rsid w:val="00196553"/>
    <w:rsid w:val="001A1B42"/>
    <w:rsid w:val="001B1534"/>
    <w:rsid w:val="001B2F99"/>
    <w:rsid w:val="001B39DF"/>
    <w:rsid w:val="001C2FEF"/>
    <w:rsid w:val="001C7FD9"/>
    <w:rsid w:val="001E241D"/>
    <w:rsid w:val="001E5C80"/>
    <w:rsid w:val="001E7E82"/>
    <w:rsid w:val="001E7F90"/>
    <w:rsid w:val="001F3B30"/>
    <w:rsid w:val="001F4797"/>
    <w:rsid w:val="001F776F"/>
    <w:rsid w:val="002023AB"/>
    <w:rsid w:val="002031D7"/>
    <w:rsid w:val="00204593"/>
    <w:rsid w:val="00205D8D"/>
    <w:rsid w:val="00206678"/>
    <w:rsid w:val="00207E51"/>
    <w:rsid w:val="00211B1E"/>
    <w:rsid w:val="00211BE5"/>
    <w:rsid w:val="00212CCF"/>
    <w:rsid w:val="00216127"/>
    <w:rsid w:val="00217E81"/>
    <w:rsid w:val="00225616"/>
    <w:rsid w:val="002257A4"/>
    <w:rsid w:val="002319B2"/>
    <w:rsid w:val="002340AB"/>
    <w:rsid w:val="0023423C"/>
    <w:rsid w:val="00236356"/>
    <w:rsid w:val="00241249"/>
    <w:rsid w:val="002413E3"/>
    <w:rsid w:val="0024253C"/>
    <w:rsid w:val="00242CF4"/>
    <w:rsid w:val="00250FA9"/>
    <w:rsid w:val="002512F7"/>
    <w:rsid w:val="002540B8"/>
    <w:rsid w:val="002713EE"/>
    <w:rsid w:val="0027269F"/>
    <w:rsid w:val="002A1612"/>
    <w:rsid w:val="002A1CDE"/>
    <w:rsid w:val="002A23AD"/>
    <w:rsid w:val="002A673A"/>
    <w:rsid w:val="002A6889"/>
    <w:rsid w:val="002A7EE1"/>
    <w:rsid w:val="002B4022"/>
    <w:rsid w:val="002C49AA"/>
    <w:rsid w:val="002D40A1"/>
    <w:rsid w:val="002D542D"/>
    <w:rsid w:val="002D70F4"/>
    <w:rsid w:val="002E4832"/>
    <w:rsid w:val="002E4AC3"/>
    <w:rsid w:val="002E5E3B"/>
    <w:rsid w:val="002F228A"/>
    <w:rsid w:val="002F4FD1"/>
    <w:rsid w:val="002F76EA"/>
    <w:rsid w:val="003060F1"/>
    <w:rsid w:val="00310787"/>
    <w:rsid w:val="00312C36"/>
    <w:rsid w:val="003379AA"/>
    <w:rsid w:val="00340B7C"/>
    <w:rsid w:val="00344820"/>
    <w:rsid w:val="003452D8"/>
    <w:rsid w:val="00350B0F"/>
    <w:rsid w:val="00364058"/>
    <w:rsid w:val="003649AD"/>
    <w:rsid w:val="003658C3"/>
    <w:rsid w:val="00367B6C"/>
    <w:rsid w:val="00374B8F"/>
    <w:rsid w:val="00376BB5"/>
    <w:rsid w:val="00387127"/>
    <w:rsid w:val="00391BD4"/>
    <w:rsid w:val="0039377B"/>
    <w:rsid w:val="00396669"/>
    <w:rsid w:val="003A0528"/>
    <w:rsid w:val="003A374C"/>
    <w:rsid w:val="003A7732"/>
    <w:rsid w:val="003B2ABF"/>
    <w:rsid w:val="003B2CD4"/>
    <w:rsid w:val="003B398B"/>
    <w:rsid w:val="003B7DB7"/>
    <w:rsid w:val="003B7E86"/>
    <w:rsid w:val="003B7FAB"/>
    <w:rsid w:val="003C411E"/>
    <w:rsid w:val="003C4B47"/>
    <w:rsid w:val="003C570F"/>
    <w:rsid w:val="003D0235"/>
    <w:rsid w:val="003D2276"/>
    <w:rsid w:val="003E0783"/>
    <w:rsid w:val="003E08C8"/>
    <w:rsid w:val="003E52DA"/>
    <w:rsid w:val="003F7339"/>
    <w:rsid w:val="00407DC1"/>
    <w:rsid w:val="004130F7"/>
    <w:rsid w:val="00415657"/>
    <w:rsid w:val="004162C1"/>
    <w:rsid w:val="00416AA0"/>
    <w:rsid w:val="004304E1"/>
    <w:rsid w:val="004315FA"/>
    <w:rsid w:val="00434A44"/>
    <w:rsid w:val="00443213"/>
    <w:rsid w:val="00444C0C"/>
    <w:rsid w:val="004454C2"/>
    <w:rsid w:val="004513D6"/>
    <w:rsid w:val="004538D3"/>
    <w:rsid w:val="00454E9E"/>
    <w:rsid w:val="00457BCE"/>
    <w:rsid w:val="00461D80"/>
    <w:rsid w:val="004633C6"/>
    <w:rsid w:val="004655D9"/>
    <w:rsid w:val="00466850"/>
    <w:rsid w:val="00474587"/>
    <w:rsid w:val="00477341"/>
    <w:rsid w:val="0048025B"/>
    <w:rsid w:val="00483619"/>
    <w:rsid w:val="00483768"/>
    <w:rsid w:val="00483A01"/>
    <w:rsid w:val="00483E4C"/>
    <w:rsid w:val="004844D1"/>
    <w:rsid w:val="00487475"/>
    <w:rsid w:val="0049477A"/>
    <w:rsid w:val="00495C7A"/>
    <w:rsid w:val="004A2C44"/>
    <w:rsid w:val="004B1ABD"/>
    <w:rsid w:val="004B1C4D"/>
    <w:rsid w:val="004B48B6"/>
    <w:rsid w:val="004B4C70"/>
    <w:rsid w:val="004B5101"/>
    <w:rsid w:val="004C1B0E"/>
    <w:rsid w:val="004D5DEF"/>
    <w:rsid w:val="004E61D1"/>
    <w:rsid w:val="004F1F7E"/>
    <w:rsid w:val="004F2FBD"/>
    <w:rsid w:val="004F5414"/>
    <w:rsid w:val="004F6B1D"/>
    <w:rsid w:val="004F6D28"/>
    <w:rsid w:val="005026D1"/>
    <w:rsid w:val="00504BC9"/>
    <w:rsid w:val="005076E0"/>
    <w:rsid w:val="005104BA"/>
    <w:rsid w:val="005124D3"/>
    <w:rsid w:val="0051760B"/>
    <w:rsid w:val="005226EA"/>
    <w:rsid w:val="005241DB"/>
    <w:rsid w:val="0052565C"/>
    <w:rsid w:val="00530EC7"/>
    <w:rsid w:val="00531B36"/>
    <w:rsid w:val="00534191"/>
    <w:rsid w:val="00542D9C"/>
    <w:rsid w:val="005477CA"/>
    <w:rsid w:val="005540A7"/>
    <w:rsid w:val="005632C1"/>
    <w:rsid w:val="00564008"/>
    <w:rsid w:val="00567D87"/>
    <w:rsid w:val="00576956"/>
    <w:rsid w:val="00580295"/>
    <w:rsid w:val="00593DD2"/>
    <w:rsid w:val="00594B9A"/>
    <w:rsid w:val="00595F5F"/>
    <w:rsid w:val="005A2781"/>
    <w:rsid w:val="005A4825"/>
    <w:rsid w:val="005A4FE2"/>
    <w:rsid w:val="005A7AA0"/>
    <w:rsid w:val="005C4B42"/>
    <w:rsid w:val="005C58CE"/>
    <w:rsid w:val="005D1215"/>
    <w:rsid w:val="005E1423"/>
    <w:rsid w:val="005F2A90"/>
    <w:rsid w:val="005F4142"/>
    <w:rsid w:val="00616442"/>
    <w:rsid w:val="006220B3"/>
    <w:rsid w:val="006232B6"/>
    <w:rsid w:val="006253FC"/>
    <w:rsid w:val="006268FF"/>
    <w:rsid w:val="00627C06"/>
    <w:rsid w:val="00630F2B"/>
    <w:rsid w:val="00632974"/>
    <w:rsid w:val="00634F5D"/>
    <w:rsid w:val="00635FF0"/>
    <w:rsid w:val="00650991"/>
    <w:rsid w:val="00672A89"/>
    <w:rsid w:val="00673B3F"/>
    <w:rsid w:val="00676E97"/>
    <w:rsid w:val="0068103E"/>
    <w:rsid w:val="00684F0D"/>
    <w:rsid w:val="00692AAE"/>
    <w:rsid w:val="0069333C"/>
    <w:rsid w:val="00693F04"/>
    <w:rsid w:val="00693F43"/>
    <w:rsid w:val="00694336"/>
    <w:rsid w:val="00695116"/>
    <w:rsid w:val="006959B9"/>
    <w:rsid w:val="00696FA0"/>
    <w:rsid w:val="006A3B22"/>
    <w:rsid w:val="006B0F09"/>
    <w:rsid w:val="006B424F"/>
    <w:rsid w:val="006C1049"/>
    <w:rsid w:val="006C4B8D"/>
    <w:rsid w:val="006D1022"/>
    <w:rsid w:val="006E123B"/>
    <w:rsid w:val="006E33D1"/>
    <w:rsid w:val="006F5C19"/>
    <w:rsid w:val="006F6495"/>
    <w:rsid w:val="006F6588"/>
    <w:rsid w:val="006F73CE"/>
    <w:rsid w:val="006F7E69"/>
    <w:rsid w:val="007015CA"/>
    <w:rsid w:val="0070212A"/>
    <w:rsid w:val="00713F00"/>
    <w:rsid w:val="00722E34"/>
    <w:rsid w:val="0072592D"/>
    <w:rsid w:val="00743102"/>
    <w:rsid w:val="00743482"/>
    <w:rsid w:val="007443E3"/>
    <w:rsid w:val="0074610F"/>
    <w:rsid w:val="00747AA0"/>
    <w:rsid w:val="00747D2D"/>
    <w:rsid w:val="00750680"/>
    <w:rsid w:val="007512D1"/>
    <w:rsid w:val="007527BE"/>
    <w:rsid w:val="00756067"/>
    <w:rsid w:val="00761A40"/>
    <w:rsid w:val="007647A5"/>
    <w:rsid w:val="00766C5C"/>
    <w:rsid w:val="00770494"/>
    <w:rsid w:val="0077156B"/>
    <w:rsid w:val="00781B4C"/>
    <w:rsid w:val="00781E3E"/>
    <w:rsid w:val="007859F8"/>
    <w:rsid w:val="0079021E"/>
    <w:rsid w:val="00793D3C"/>
    <w:rsid w:val="007A5949"/>
    <w:rsid w:val="007B1657"/>
    <w:rsid w:val="007B1B33"/>
    <w:rsid w:val="007B7815"/>
    <w:rsid w:val="007C1EB6"/>
    <w:rsid w:val="007D3B60"/>
    <w:rsid w:val="007F58A6"/>
    <w:rsid w:val="00801166"/>
    <w:rsid w:val="00802417"/>
    <w:rsid w:val="00805875"/>
    <w:rsid w:val="008131B2"/>
    <w:rsid w:val="00817C66"/>
    <w:rsid w:val="00821054"/>
    <w:rsid w:val="008226A2"/>
    <w:rsid w:val="008226F0"/>
    <w:rsid w:val="00823574"/>
    <w:rsid w:val="00824B0D"/>
    <w:rsid w:val="008250CC"/>
    <w:rsid w:val="00825772"/>
    <w:rsid w:val="00830A41"/>
    <w:rsid w:val="00831237"/>
    <w:rsid w:val="00832815"/>
    <w:rsid w:val="0083713D"/>
    <w:rsid w:val="00840A52"/>
    <w:rsid w:val="0084423E"/>
    <w:rsid w:val="00845D9F"/>
    <w:rsid w:val="00846B74"/>
    <w:rsid w:val="00846B75"/>
    <w:rsid w:val="008567CF"/>
    <w:rsid w:val="008613F4"/>
    <w:rsid w:val="0087226A"/>
    <w:rsid w:val="00873B8B"/>
    <w:rsid w:val="00896A8A"/>
    <w:rsid w:val="00897AF0"/>
    <w:rsid w:val="008A0958"/>
    <w:rsid w:val="008A0A97"/>
    <w:rsid w:val="008A3AB9"/>
    <w:rsid w:val="008B4F4C"/>
    <w:rsid w:val="008B5237"/>
    <w:rsid w:val="008B56FB"/>
    <w:rsid w:val="008C037F"/>
    <w:rsid w:val="008C0566"/>
    <w:rsid w:val="008C109C"/>
    <w:rsid w:val="008C3F22"/>
    <w:rsid w:val="008C46C3"/>
    <w:rsid w:val="008C518D"/>
    <w:rsid w:val="008C62A6"/>
    <w:rsid w:val="008C7E3C"/>
    <w:rsid w:val="008D022B"/>
    <w:rsid w:val="008D0337"/>
    <w:rsid w:val="008D45A9"/>
    <w:rsid w:val="008E1ABF"/>
    <w:rsid w:val="008E36A7"/>
    <w:rsid w:val="008E5F13"/>
    <w:rsid w:val="008F621D"/>
    <w:rsid w:val="00904ECE"/>
    <w:rsid w:val="00904F51"/>
    <w:rsid w:val="00907639"/>
    <w:rsid w:val="00917BEA"/>
    <w:rsid w:val="0092162D"/>
    <w:rsid w:val="009267D4"/>
    <w:rsid w:val="0092798D"/>
    <w:rsid w:val="00927F3D"/>
    <w:rsid w:val="00930C36"/>
    <w:rsid w:val="00935546"/>
    <w:rsid w:val="00936C9E"/>
    <w:rsid w:val="00943ADF"/>
    <w:rsid w:val="009521EB"/>
    <w:rsid w:val="00953B3C"/>
    <w:rsid w:val="009649E0"/>
    <w:rsid w:val="00965F99"/>
    <w:rsid w:val="00966FBB"/>
    <w:rsid w:val="00976165"/>
    <w:rsid w:val="00986D05"/>
    <w:rsid w:val="0099082E"/>
    <w:rsid w:val="009920E5"/>
    <w:rsid w:val="0099275E"/>
    <w:rsid w:val="009932F2"/>
    <w:rsid w:val="009A7260"/>
    <w:rsid w:val="009B0464"/>
    <w:rsid w:val="009B0E2E"/>
    <w:rsid w:val="009B35C5"/>
    <w:rsid w:val="009C1B97"/>
    <w:rsid w:val="009D56CD"/>
    <w:rsid w:val="009E148D"/>
    <w:rsid w:val="009E7D71"/>
    <w:rsid w:val="009F4E43"/>
    <w:rsid w:val="009F4FE4"/>
    <w:rsid w:val="00A02A42"/>
    <w:rsid w:val="00A10665"/>
    <w:rsid w:val="00A10EAB"/>
    <w:rsid w:val="00A1173B"/>
    <w:rsid w:val="00A15466"/>
    <w:rsid w:val="00A168E9"/>
    <w:rsid w:val="00A3103C"/>
    <w:rsid w:val="00A34707"/>
    <w:rsid w:val="00A35348"/>
    <w:rsid w:val="00A4022B"/>
    <w:rsid w:val="00A4429E"/>
    <w:rsid w:val="00A456CA"/>
    <w:rsid w:val="00A54440"/>
    <w:rsid w:val="00A55563"/>
    <w:rsid w:val="00A60054"/>
    <w:rsid w:val="00A607A1"/>
    <w:rsid w:val="00A60979"/>
    <w:rsid w:val="00A73F52"/>
    <w:rsid w:val="00A74432"/>
    <w:rsid w:val="00A82ECD"/>
    <w:rsid w:val="00A84215"/>
    <w:rsid w:val="00A84D38"/>
    <w:rsid w:val="00A85B88"/>
    <w:rsid w:val="00A90865"/>
    <w:rsid w:val="00A922B3"/>
    <w:rsid w:val="00A93C98"/>
    <w:rsid w:val="00A979EC"/>
    <w:rsid w:val="00AA72C8"/>
    <w:rsid w:val="00AA776F"/>
    <w:rsid w:val="00AB0399"/>
    <w:rsid w:val="00AB05CE"/>
    <w:rsid w:val="00AB0E1E"/>
    <w:rsid w:val="00AB3C2E"/>
    <w:rsid w:val="00AC2A76"/>
    <w:rsid w:val="00AC464C"/>
    <w:rsid w:val="00AC558D"/>
    <w:rsid w:val="00AD6ACF"/>
    <w:rsid w:val="00AD6CA6"/>
    <w:rsid w:val="00AE43EE"/>
    <w:rsid w:val="00AE61BE"/>
    <w:rsid w:val="00AF0C09"/>
    <w:rsid w:val="00AF1A0A"/>
    <w:rsid w:val="00B0304A"/>
    <w:rsid w:val="00B0326B"/>
    <w:rsid w:val="00B033A0"/>
    <w:rsid w:val="00B073EE"/>
    <w:rsid w:val="00B10594"/>
    <w:rsid w:val="00B11422"/>
    <w:rsid w:val="00B12F7A"/>
    <w:rsid w:val="00B17F92"/>
    <w:rsid w:val="00B21F15"/>
    <w:rsid w:val="00B23343"/>
    <w:rsid w:val="00B31427"/>
    <w:rsid w:val="00B31813"/>
    <w:rsid w:val="00B31C5F"/>
    <w:rsid w:val="00B32DDD"/>
    <w:rsid w:val="00B336B4"/>
    <w:rsid w:val="00B41B06"/>
    <w:rsid w:val="00B4743F"/>
    <w:rsid w:val="00B51064"/>
    <w:rsid w:val="00B51424"/>
    <w:rsid w:val="00B62FFB"/>
    <w:rsid w:val="00B6461D"/>
    <w:rsid w:val="00B65430"/>
    <w:rsid w:val="00B67BFA"/>
    <w:rsid w:val="00B90C31"/>
    <w:rsid w:val="00B917C9"/>
    <w:rsid w:val="00B92086"/>
    <w:rsid w:val="00B92C73"/>
    <w:rsid w:val="00B93332"/>
    <w:rsid w:val="00B94B3E"/>
    <w:rsid w:val="00B970AB"/>
    <w:rsid w:val="00BA3821"/>
    <w:rsid w:val="00BA4AD7"/>
    <w:rsid w:val="00BA78C2"/>
    <w:rsid w:val="00BB0056"/>
    <w:rsid w:val="00BB0F0E"/>
    <w:rsid w:val="00BB1910"/>
    <w:rsid w:val="00BB3DCA"/>
    <w:rsid w:val="00BC13DE"/>
    <w:rsid w:val="00BC1DC1"/>
    <w:rsid w:val="00BC3D2B"/>
    <w:rsid w:val="00BC48B2"/>
    <w:rsid w:val="00BC66A1"/>
    <w:rsid w:val="00BD2B71"/>
    <w:rsid w:val="00BD5ABB"/>
    <w:rsid w:val="00BE5F5E"/>
    <w:rsid w:val="00BE783A"/>
    <w:rsid w:val="00BF31BA"/>
    <w:rsid w:val="00BF3300"/>
    <w:rsid w:val="00C03052"/>
    <w:rsid w:val="00C04412"/>
    <w:rsid w:val="00C066F0"/>
    <w:rsid w:val="00C11359"/>
    <w:rsid w:val="00C11600"/>
    <w:rsid w:val="00C20175"/>
    <w:rsid w:val="00C20231"/>
    <w:rsid w:val="00C2418E"/>
    <w:rsid w:val="00C26EB6"/>
    <w:rsid w:val="00C27B91"/>
    <w:rsid w:val="00C36657"/>
    <w:rsid w:val="00C40A57"/>
    <w:rsid w:val="00C5464D"/>
    <w:rsid w:val="00C55537"/>
    <w:rsid w:val="00C60198"/>
    <w:rsid w:val="00C60F98"/>
    <w:rsid w:val="00C65290"/>
    <w:rsid w:val="00C652C1"/>
    <w:rsid w:val="00C70DC9"/>
    <w:rsid w:val="00C747E3"/>
    <w:rsid w:val="00C75CCC"/>
    <w:rsid w:val="00C76561"/>
    <w:rsid w:val="00C80EE2"/>
    <w:rsid w:val="00C9178C"/>
    <w:rsid w:val="00C92DF0"/>
    <w:rsid w:val="00C9304E"/>
    <w:rsid w:val="00C93CB8"/>
    <w:rsid w:val="00C966E5"/>
    <w:rsid w:val="00C971E0"/>
    <w:rsid w:val="00CA09DF"/>
    <w:rsid w:val="00CA0B32"/>
    <w:rsid w:val="00CA289E"/>
    <w:rsid w:val="00CA3C58"/>
    <w:rsid w:val="00CA7C2E"/>
    <w:rsid w:val="00CB0532"/>
    <w:rsid w:val="00CB442F"/>
    <w:rsid w:val="00CB7A6F"/>
    <w:rsid w:val="00CC045D"/>
    <w:rsid w:val="00CC70AF"/>
    <w:rsid w:val="00CD0FB7"/>
    <w:rsid w:val="00CD47A8"/>
    <w:rsid w:val="00CD621F"/>
    <w:rsid w:val="00CD764A"/>
    <w:rsid w:val="00CE3D79"/>
    <w:rsid w:val="00CE6953"/>
    <w:rsid w:val="00CF0582"/>
    <w:rsid w:val="00D0044F"/>
    <w:rsid w:val="00D00FD3"/>
    <w:rsid w:val="00D0408A"/>
    <w:rsid w:val="00D0672B"/>
    <w:rsid w:val="00D06EFD"/>
    <w:rsid w:val="00D0730A"/>
    <w:rsid w:val="00D12A20"/>
    <w:rsid w:val="00D140B4"/>
    <w:rsid w:val="00D147E0"/>
    <w:rsid w:val="00D168D4"/>
    <w:rsid w:val="00D17098"/>
    <w:rsid w:val="00D174B4"/>
    <w:rsid w:val="00D3219D"/>
    <w:rsid w:val="00D32B76"/>
    <w:rsid w:val="00D33D6A"/>
    <w:rsid w:val="00D36509"/>
    <w:rsid w:val="00D42FBD"/>
    <w:rsid w:val="00D44081"/>
    <w:rsid w:val="00D45918"/>
    <w:rsid w:val="00D46249"/>
    <w:rsid w:val="00D4659A"/>
    <w:rsid w:val="00D47B3C"/>
    <w:rsid w:val="00D52E0F"/>
    <w:rsid w:val="00D5760C"/>
    <w:rsid w:val="00D600B5"/>
    <w:rsid w:val="00D6447C"/>
    <w:rsid w:val="00D728E3"/>
    <w:rsid w:val="00D74533"/>
    <w:rsid w:val="00D7793D"/>
    <w:rsid w:val="00D80E94"/>
    <w:rsid w:val="00D816ED"/>
    <w:rsid w:val="00D81C44"/>
    <w:rsid w:val="00D87110"/>
    <w:rsid w:val="00D90ABB"/>
    <w:rsid w:val="00D974A6"/>
    <w:rsid w:val="00DA196C"/>
    <w:rsid w:val="00DB04B3"/>
    <w:rsid w:val="00DB2A24"/>
    <w:rsid w:val="00DB56E7"/>
    <w:rsid w:val="00DC3B69"/>
    <w:rsid w:val="00DC5B4E"/>
    <w:rsid w:val="00DC6025"/>
    <w:rsid w:val="00DD3DD2"/>
    <w:rsid w:val="00DD4348"/>
    <w:rsid w:val="00DD4E4C"/>
    <w:rsid w:val="00DD7BF6"/>
    <w:rsid w:val="00DE22EF"/>
    <w:rsid w:val="00DE4AC0"/>
    <w:rsid w:val="00DE7678"/>
    <w:rsid w:val="00DF145F"/>
    <w:rsid w:val="00DF6955"/>
    <w:rsid w:val="00E00606"/>
    <w:rsid w:val="00E022D9"/>
    <w:rsid w:val="00E04BE6"/>
    <w:rsid w:val="00E04D45"/>
    <w:rsid w:val="00E06192"/>
    <w:rsid w:val="00E07F71"/>
    <w:rsid w:val="00E13D57"/>
    <w:rsid w:val="00E13F34"/>
    <w:rsid w:val="00E15FA1"/>
    <w:rsid w:val="00E24C29"/>
    <w:rsid w:val="00E25B41"/>
    <w:rsid w:val="00E262F7"/>
    <w:rsid w:val="00E27C3E"/>
    <w:rsid w:val="00E310EB"/>
    <w:rsid w:val="00E37B7F"/>
    <w:rsid w:val="00E429E4"/>
    <w:rsid w:val="00E43E25"/>
    <w:rsid w:val="00E45791"/>
    <w:rsid w:val="00E463B8"/>
    <w:rsid w:val="00E46AEC"/>
    <w:rsid w:val="00E573B3"/>
    <w:rsid w:val="00E615BE"/>
    <w:rsid w:val="00E653A0"/>
    <w:rsid w:val="00E71C50"/>
    <w:rsid w:val="00E74A64"/>
    <w:rsid w:val="00E76364"/>
    <w:rsid w:val="00E76C2B"/>
    <w:rsid w:val="00E83963"/>
    <w:rsid w:val="00E96C33"/>
    <w:rsid w:val="00E97637"/>
    <w:rsid w:val="00EA0903"/>
    <w:rsid w:val="00EC0337"/>
    <w:rsid w:val="00EC070B"/>
    <w:rsid w:val="00EC0AF3"/>
    <w:rsid w:val="00EC7D58"/>
    <w:rsid w:val="00ED4BA6"/>
    <w:rsid w:val="00ED5FE2"/>
    <w:rsid w:val="00EE0671"/>
    <w:rsid w:val="00EE2442"/>
    <w:rsid w:val="00EE3D9B"/>
    <w:rsid w:val="00EE7023"/>
    <w:rsid w:val="00EE7D99"/>
    <w:rsid w:val="00EF0F30"/>
    <w:rsid w:val="00EF22B2"/>
    <w:rsid w:val="00EF6B75"/>
    <w:rsid w:val="00F01E46"/>
    <w:rsid w:val="00F109D6"/>
    <w:rsid w:val="00F11E2F"/>
    <w:rsid w:val="00F263AC"/>
    <w:rsid w:val="00F51044"/>
    <w:rsid w:val="00F51942"/>
    <w:rsid w:val="00F65ED8"/>
    <w:rsid w:val="00F73C58"/>
    <w:rsid w:val="00F803A4"/>
    <w:rsid w:val="00F831D3"/>
    <w:rsid w:val="00F86AA2"/>
    <w:rsid w:val="00F96937"/>
    <w:rsid w:val="00FA5FB3"/>
    <w:rsid w:val="00FA625C"/>
    <w:rsid w:val="00FB207E"/>
    <w:rsid w:val="00FB4091"/>
    <w:rsid w:val="00FC458E"/>
    <w:rsid w:val="00FD704F"/>
    <w:rsid w:val="00FD7B84"/>
    <w:rsid w:val="00FE0133"/>
    <w:rsid w:val="00FE1CF7"/>
    <w:rsid w:val="00FE628A"/>
    <w:rsid w:val="00FF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spacing w:line="360" w:lineRule="auto"/>
      <w:ind w:firstLine="142"/>
    </w:pPr>
    <w:rPr>
      <w:lang w:val="x-none" w:eastAsia="x-none"/>
    </w:rPr>
  </w:style>
  <w:style w:type="paragraph" w:styleId="a5">
    <w:name w:val="Block Text"/>
    <w:basedOn w:val="a"/>
    <w:semiHidden/>
    <w:pPr>
      <w:spacing w:line="360" w:lineRule="auto"/>
      <w:ind w:left="284" w:right="-285"/>
    </w:pPr>
  </w:style>
  <w:style w:type="paragraph" w:styleId="20">
    <w:name w:val="Body Text Indent 2"/>
    <w:basedOn w:val="a"/>
    <w:semiHidden/>
    <w:pPr>
      <w:spacing w:line="360" w:lineRule="auto"/>
      <w:ind w:left="284"/>
    </w:pPr>
  </w:style>
  <w:style w:type="paragraph" w:styleId="30">
    <w:name w:val="Body Text Indent 3"/>
    <w:basedOn w:val="a"/>
    <w:semiHidden/>
    <w:pPr>
      <w:spacing w:line="360" w:lineRule="auto"/>
      <w:ind w:left="1440" w:firstLine="720"/>
    </w:pPr>
  </w:style>
  <w:style w:type="paragraph" w:styleId="a6">
    <w:name w:val="Body Text"/>
    <w:basedOn w:val="a"/>
    <w:link w:val="a7"/>
    <w:semiHidden/>
    <w:pPr>
      <w:tabs>
        <w:tab w:val="center" w:pos="2284"/>
      </w:tabs>
      <w:jc w:val="center"/>
    </w:pPr>
    <w:rPr>
      <w:b/>
      <w:bCs/>
      <w:lang w:val="x-none" w:eastAsia="x-none"/>
    </w:rPr>
  </w:style>
  <w:style w:type="character" w:customStyle="1" w:styleId="a4">
    <w:name w:val="Основной текст с отступом Знак"/>
    <w:link w:val="a3"/>
    <w:rsid w:val="00D600B5"/>
    <w:rPr>
      <w:sz w:val="28"/>
    </w:rPr>
  </w:style>
  <w:style w:type="character" w:customStyle="1" w:styleId="a7">
    <w:name w:val="Основной текст Знак"/>
    <w:link w:val="a6"/>
    <w:semiHidden/>
    <w:rsid w:val="00CD764A"/>
    <w:rPr>
      <w:b/>
      <w:bCs/>
      <w:sz w:val="28"/>
    </w:rPr>
  </w:style>
  <w:style w:type="paragraph" w:styleId="31">
    <w:name w:val="Body Text 3"/>
    <w:basedOn w:val="a"/>
    <w:link w:val="32"/>
    <w:uiPriority w:val="99"/>
    <w:semiHidden/>
    <w:unhideWhenUsed/>
    <w:rsid w:val="00CD764A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uiPriority w:val="99"/>
    <w:semiHidden/>
    <w:rsid w:val="00CD764A"/>
    <w:rPr>
      <w:sz w:val="16"/>
      <w:szCs w:val="16"/>
    </w:rPr>
  </w:style>
  <w:style w:type="table" w:styleId="a8">
    <w:name w:val="Table Grid"/>
    <w:basedOn w:val="a1"/>
    <w:uiPriority w:val="59"/>
    <w:rsid w:val="00E8396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43A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630F2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9">
    <w:name w:val="Hyperlink"/>
    <w:uiPriority w:val="99"/>
    <w:unhideWhenUsed/>
    <w:rsid w:val="004130F7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CD47A8"/>
    <w:pPr>
      <w:spacing w:before="100" w:beforeAutospacing="1" w:after="100" w:afterAutospacing="1"/>
    </w:pPr>
    <w:rPr>
      <w:sz w:val="24"/>
      <w:szCs w:val="24"/>
    </w:rPr>
  </w:style>
  <w:style w:type="character" w:customStyle="1" w:styleId="ab">
    <w:name w:val="Гипертекстовая ссылка"/>
    <w:uiPriority w:val="99"/>
    <w:rsid w:val="002F4FD1"/>
    <w:rPr>
      <w:rFonts w:cs="Times New Roman"/>
      <w:b/>
      <w:color w:val="106BBE"/>
    </w:rPr>
  </w:style>
  <w:style w:type="paragraph" w:styleId="ac">
    <w:name w:val="Balloon Text"/>
    <w:basedOn w:val="a"/>
    <w:link w:val="ad"/>
    <w:uiPriority w:val="99"/>
    <w:semiHidden/>
    <w:unhideWhenUsed/>
    <w:rsid w:val="00D36509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rsid w:val="00D36509"/>
    <w:rPr>
      <w:rFonts w:ascii="Tahoma" w:hAnsi="Tahoma" w:cs="Tahoma"/>
      <w:sz w:val="16"/>
      <w:szCs w:val="16"/>
    </w:rPr>
  </w:style>
  <w:style w:type="paragraph" w:customStyle="1" w:styleId="ae">
    <w:name w:val="Прижатый влево"/>
    <w:basedOn w:val="a"/>
    <w:next w:val="a"/>
    <w:rsid w:val="009B0E2E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af">
    <w:name w:val="Содержимое таблицы"/>
    <w:basedOn w:val="a"/>
    <w:rsid w:val="008A3AB9"/>
    <w:pPr>
      <w:widowControl w:val="0"/>
      <w:suppressLineNumbers/>
      <w:suppressAutoHyphens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styleId="af0">
    <w:name w:val="header"/>
    <w:basedOn w:val="a"/>
    <w:link w:val="af1"/>
    <w:uiPriority w:val="99"/>
    <w:unhideWhenUsed/>
    <w:rsid w:val="002319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uiPriority w:val="99"/>
    <w:rsid w:val="002319B2"/>
    <w:rPr>
      <w:sz w:val="28"/>
    </w:rPr>
  </w:style>
  <w:style w:type="paragraph" w:styleId="af2">
    <w:name w:val="footer"/>
    <w:basedOn w:val="a"/>
    <w:link w:val="af3"/>
    <w:uiPriority w:val="99"/>
    <w:unhideWhenUsed/>
    <w:rsid w:val="002319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2319B2"/>
    <w:rPr>
      <w:sz w:val="28"/>
    </w:rPr>
  </w:style>
  <w:style w:type="paragraph" w:customStyle="1" w:styleId="Standard">
    <w:name w:val="Standard"/>
    <w:rsid w:val="00CA289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spacing w:line="360" w:lineRule="auto"/>
      <w:ind w:firstLine="142"/>
    </w:pPr>
    <w:rPr>
      <w:lang w:val="x-none" w:eastAsia="x-none"/>
    </w:rPr>
  </w:style>
  <w:style w:type="paragraph" w:styleId="a5">
    <w:name w:val="Block Text"/>
    <w:basedOn w:val="a"/>
    <w:semiHidden/>
    <w:pPr>
      <w:spacing w:line="360" w:lineRule="auto"/>
      <w:ind w:left="284" w:right="-285"/>
    </w:pPr>
  </w:style>
  <w:style w:type="paragraph" w:styleId="20">
    <w:name w:val="Body Text Indent 2"/>
    <w:basedOn w:val="a"/>
    <w:semiHidden/>
    <w:pPr>
      <w:spacing w:line="360" w:lineRule="auto"/>
      <w:ind w:left="284"/>
    </w:pPr>
  </w:style>
  <w:style w:type="paragraph" w:styleId="30">
    <w:name w:val="Body Text Indent 3"/>
    <w:basedOn w:val="a"/>
    <w:semiHidden/>
    <w:pPr>
      <w:spacing w:line="360" w:lineRule="auto"/>
      <w:ind w:left="1440" w:firstLine="720"/>
    </w:pPr>
  </w:style>
  <w:style w:type="paragraph" w:styleId="a6">
    <w:name w:val="Body Text"/>
    <w:basedOn w:val="a"/>
    <w:link w:val="a7"/>
    <w:semiHidden/>
    <w:pPr>
      <w:tabs>
        <w:tab w:val="center" w:pos="2284"/>
      </w:tabs>
      <w:jc w:val="center"/>
    </w:pPr>
    <w:rPr>
      <w:b/>
      <w:bCs/>
      <w:lang w:val="x-none" w:eastAsia="x-none"/>
    </w:rPr>
  </w:style>
  <w:style w:type="character" w:customStyle="1" w:styleId="a4">
    <w:name w:val="Основной текст с отступом Знак"/>
    <w:link w:val="a3"/>
    <w:rsid w:val="00D600B5"/>
    <w:rPr>
      <w:sz w:val="28"/>
    </w:rPr>
  </w:style>
  <w:style w:type="character" w:customStyle="1" w:styleId="a7">
    <w:name w:val="Основной текст Знак"/>
    <w:link w:val="a6"/>
    <w:semiHidden/>
    <w:rsid w:val="00CD764A"/>
    <w:rPr>
      <w:b/>
      <w:bCs/>
      <w:sz w:val="28"/>
    </w:rPr>
  </w:style>
  <w:style w:type="paragraph" w:styleId="31">
    <w:name w:val="Body Text 3"/>
    <w:basedOn w:val="a"/>
    <w:link w:val="32"/>
    <w:uiPriority w:val="99"/>
    <w:semiHidden/>
    <w:unhideWhenUsed/>
    <w:rsid w:val="00CD764A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uiPriority w:val="99"/>
    <w:semiHidden/>
    <w:rsid w:val="00CD764A"/>
    <w:rPr>
      <w:sz w:val="16"/>
      <w:szCs w:val="16"/>
    </w:rPr>
  </w:style>
  <w:style w:type="table" w:styleId="a8">
    <w:name w:val="Table Grid"/>
    <w:basedOn w:val="a1"/>
    <w:uiPriority w:val="59"/>
    <w:rsid w:val="00E8396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43A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630F2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9">
    <w:name w:val="Hyperlink"/>
    <w:uiPriority w:val="99"/>
    <w:unhideWhenUsed/>
    <w:rsid w:val="004130F7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CD47A8"/>
    <w:pPr>
      <w:spacing w:before="100" w:beforeAutospacing="1" w:after="100" w:afterAutospacing="1"/>
    </w:pPr>
    <w:rPr>
      <w:sz w:val="24"/>
      <w:szCs w:val="24"/>
    </w:rPr>
  </w:style>
  <w:style w:type="character" w:customStyle="1" w:styleId="ab">
    <w:name w:val="Гипертекстовая ссылка"/>
    <w:uiPriority w:val="99"/>
    <w:rsid w:val="002F4FD1"/>
    <w:rPr>
      <w:rFonts w:cs="Times New Roman"/>
      <w:b/>
      <w:color w:val="106BBE"/>
    </w:rPr>
  </w:style>
  <w:style w:type="paragraph" w:styleId="ac">
    <w:name w:val="Balloon Text"/>
    <w:basedOn w:val="a"/>
    <w:link w:val="ad"/>
    <w:uiPriority w:val="99"/>
    <w:semiHidden/>
    <w:unhideWhenUsed/>
    <w:rsid w:val="00D36509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rsid w:val="00D36509"/>
    <w:rPr>
      <w:rFonts w:ascii="Tahoma" w:hAnsi="Tahoma" w:cs="Tahoma"/>
      <w:sz w:val="16"/>
      <w:szCs w:val="16"/>
    </w:rPr>
  </w:style>
  <w:style w:type="paragraph" w:customStyle="1" w:styleId="ae">
    <w:name w:val="Прижатый влево"/>
    <w:basedOn w:val="a"/>
    <w:next w:val="a"/>
    <w:rsid w:val="009B0E2E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af">
    <w:name w:val="Содержимое таблицы"/>
    <w:basedOn w:val="a"/>
    <w:rsid w:val="008A3AB9"/>
    <w:pPr>
      <w:widowControl w:val="0"/>
      <w:suppressLineNumbers/>
      <w:suppressAutoHyphens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styleId="af0">
    <w:name w:val="header"/>
    <w:basedOn w:val="a"/>
    <w:link w:val="af1"/>
    <w:uiPriority w:val="99"/>
    <w:unhideWhenUsed/>
    <w:rsid w:val="002319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uiPriority w:val="99"/>
    <w:rsid w:val="002319B2"/>
    <w:rPr>
      <w:sz w:val="28"/>
    </w:rPr>
  </w:style>
  <w:style w:type="paragraph" w:styleId="af2">
    <w:name w:val="footer"/>
    <w:basedOn w:val="a"/>
    <w:link w:val="af3"/>
    <w:uiPriority w:val="99"/>
    <w:unhideWhenUsed/>
    <w:rsid w:val="002319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2319B2"/>
    <w:rPr>
      <w:sz w:val="28"/>
    </w:rPr>
  </w:style>
  <w:style w:type="paragraph" w:customStyle="1" w:styleId="Standard">
    <w:name w:val="Standard"/>
    <w:rsid w:val="00CA289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&#1041;&#1083;&#1072;&#1085;&#1082;%20&#1087;&#1080;&#1089;&#1077;&#1084;%20&#1091;&#1087;&#1088;&#1072;&#1074;&#1083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9B34E-75D9-4817-96E0-DCF21FC92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писем управления</Template>
  <TotalTime>0</TotalTime>
  <Pages>3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3599</CharactersWithSpaces>
  <SharedDoc>false</SharedDoc>
  <HLinks>
    <vt:vector size="6" baseType="variant">
      <vt:variant>
        <vt:i4>6357042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Par2024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Борисовна</dc:creator>
  <cp:lastModifiedBy>Garkusha</cp:lastModifiedBy>
  <cp:revision>2</cp:revision>
  <cp:lastPrinted>2020-11-06T05:55:00Z</cp:lastPrinted>
  <dcterms:created xsi:type="dcterms:W3CDTF">2021-01-28T12:20:00Z</dcterms:created>
  <dcterms:modified xsi:type="dcterms:W3CDTF">2021-01-28T12:20:00Z</dcterms:modified>
</cp:coreProperties>
</file>